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F9E" w:rsidRPr="00137DAB" w:rsidRDefault="008C2F9E">
      <w:pPr>
        <w:rPr>
          <w:lang w:val="en-US"/>
        </w:rPr>
      </w:pPr>
    </w:p>
    <w:sectPr w:rsidR="008C2F9E" w:rsidRPr="00137DAB" w:rsidSect="008C2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embedSystemFonts/>
  <w:defaultTabStop w:val="708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7DAB"/>
    <w:rsid w:val="00137DAB"/>
    <w:rsid w:val="008C2F9E"/>
    <w:rsid w:val="00A70434"/>
    <w:rsid w:val="00CD2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0</Words>
  <Characters>0</Characters>
  <Application>Microsoft Office Outlook</Application>
  <DocSecurity>0</DocSecurity>
  <Lines>0</Lines>
  <Paragraphs>0</Paragraphs>
  <ScaleCrop>false</ScaleCrop>
  <Company>HP 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HP Inc.</cp:lastModifiedBy>
  <cp:revision>1</cp:revision>
  <dcterms:created xsi:type="dcterms:W3CDTF">2020-07-22T14:01:00Z</dcterms:created>
  <dcterms:modified xsi:type="dcterms:W3CDTF">2020-07-22T14:02:00Z</dcterms:modified>
</cp:coreProperties>
</file>