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1A9" w:rsidRPr="001F3116" w:rsidRDefault="005861A9" w:rsidP="001F3116">
      <w:pPr>
        <w:jc w:val="center"/>
        <w:rPr>
          <w:rFonts w:cs="Calibri"/>
          <w:b/>
          <w:color w:val="000000"/>
          <w:sz w:val="20"/>
          <w:szCs w:val="20"/>
        </w:rPr>
      </w:pPr>
      <w:r w:rsidRPr="001F3116">
        <w:rPr>
          <w:rFonts w:cs="Calibri"/>
          <w:b/>
          <w:color w:val="000000"/>
          <w:sz w:val="20"/>
          <w:szCs w:val="20"/>
        </w:rPr>
        <w:t>Акт проверки клиентов</w:t>
      </w:r>
      <w:r>
        <w:rPr>
          <w:rFonts w:cs="Calibri"/>
          <w:b/>
          <w:color w:val="000000"/>
          <w:sz w:val="20"/>
          <w:szCs w:val="20"/>
        </w:rPr>
        <w:t xml:space="preserve"> на наличие сведений о них в </w:t>
      </w:r>
      <w:r w:rsidRPr="001F3116">
        <w:rPr>
          <w:rFonts w:cs="Calibri"/>
          <w:b/>
          <w:color w:val="000000"/>
          <w:sz w:val="20"/>
          <w:szCs w:val="20"/>
        </w:rPr>
        <w:t xml:space="preserve">очередной редакции Перечня организаций и физических лиц, в отношении которых имеются сведения об их причастности к экстремистской деятельности или терроризму от </w:t>
      </w:r>
      <w:r w:rsidRPr="00AB4491">
        <w:rPr>
          <w:rFonts w:cs="Calibri"/>
          <w:b/>
          <w:color w:val="000000"/>
          <w:sz w:val="20"/>
          <w:szCs w:val="20"/>
        </w:rPr>
        <w:t>%</w:t>
      </w:r>
      <w:r>
        <w:rPr>
          <w:rFonts w:cs="Calibri"/>
          <w:b/>
          <w:color w:val="000000"/>
          <w:sz w:val="20"/>
          <w:szCs w:val="20"/>
          <w:lang w:val="en-US"/>
        </w:rPr>
        <w:t>actDate</w:t>
      </w:r>
      <w:r w:rsidRPr="00AB4491">
        <w:rPr>
          <w:rFonts w:cs="Calibri"/>
          <w:b/>
          <w:color w:val="000000"/>
          <w:sz w:val="20"/>
          <w:szCs w:val="20"/>
        </w:rPr>
        <w:t>%</w:t>
      </w:r>
      <w:r w:rsidRPr="00FE14C6">
        <w:rPr>
          <w:rFonts w:cs="Calibri"/>
          <w:b/>
          <w:color w:val="000000"/>
          <w:sz w:val="20"/>
          <w:szCs w:val="20"/>
        </w:rPr>
        <w:t xml:space="preserve"> года</w:t>
      </w:r>
    </w:p>
    <w:p w:rsidR="005861A9" w:rsidRPr="00193230" w:rsidRDefault="005861A9" w:rsidP="003E23B5">
      <w:pPr>
        <w:rPr>
          <w:rFonts w:cs="Calibri"/>
          <w:color w:val="000000"/>
          <w:sz w:val="20"/>
          <w:szCs w:val="20"/>
        </w:rPr>
      </w:pPr>
    </w:p>
    <w:p w:rsidR="005861A9" w:rsidRDefault="005861A9" w:rsidP="003E23B5">
      <w:pPr>
        <w:rPr>
          <w:rFonts w:cs="Calibri"/>
          <w:color w:val="000000"/>
          <w:sz w:val="20"/>
          <w:szCs w:val="20"/>
        </w:rPr>
      </w:pPr>
      <w:r w:rsidRPr="007B5E5D">
        <w:rPr>
          <w:rFonts w:cs="Calibri"/>
          <w:color w:val="000000"/>
          <w:sz w:val="20"/>
          <w:szCs w:val="20"/>
        </w:rPr>
        <w:t>Я, </w:t>
      </w:r>
      <w:r w:rsidRPr="007B5E5D">
        <w:rPr>
          <w:rFonts w:cs="Calibri"/>
          <w:bCs/>
          <w:color w:val="000000"/>
          <w:sz w:val="20"/>
          <w:szCs w:val="20"/>
        </w:rPr>
        <w:t>Специальное должностное лицо</w:t>
      </w:r>
      <w:r w:rsidRPr="007B5E5D">
        <w:rPr>
          <w:rFonts w:cs="Calibri"/>
          <w:b/>
          <w:bCs/>
          <w:color w:val="000000"/>
          <w:sz w:val="20"/>
          <w:szCs w:val="20"/>
        </w:rPr>
        <w:t>, %</w:t>
      </w:r>
      <w:r>
        <w:rPr>
          <w:rFonts w:cs="Calibri"/>
          <w:b/>
          <w:bCs/>
          <w:color w:val="000000"/>
          <w:sz w:val="20"/>
          <w:szCs w:val="20"/>
          <w:lang w:val="en-US"/>
        </w:rPr>
        <w:t>fullFio</w:t>
      </w:r>
      <w:r w:rsidRPr="007B5E5D">
        <w:rPr>
          <w:rFonts w:cs="Calibri"/>
          <w:b/>
          <w:bCs/>
          <w:color w:val="000000"/>
          <w:sz w:val="20"/>
          <w:szCs w:val="20"/>
        </w:rPr>
        <w:t xml:space="preserve">% </w:t>
      </w:r>
      <w:r>
        <w:rPr>
          <w:rFonts w:cs="Calibri"/>
          <w:color w:val="000000"/>
          <w:sz w:val="20"/>
          <w:szCs w:val="20"/>
        </w:rPr>
        <w:t>провел(а) проверку</w:t>
      </w:r>
      <w:r w:rsidRPr="00193230">
        <w:rPr>
          <w:rFonts w:cs="Calibri"/>
          <w:color w:val="000000"/>
          <w:sz w:val="20"/>
          <w:szCs w:val="20"/>
        </w:rPr>
        <w:t xml:space="preserve"> клиентов </w:t>
      </w:r>
      <w:r w:rsidRPr="001F3116">
        <w:rPr>
          <w:rFonts w:cs="Calibri"/>
          <w:color w:val="000000"/>
          <w:sz w:val="20"/>
          <w:szCs w:val="20"/>
        </w:rPr>
        <w:t xml:space="preserve">на наличие сведений о них в очередной редакции Перечня организаций и физических лиц, в отношении которых имеются сведения об их причастности к экстремистской деятельности или терроризму от </w:t>
      </w:r>
      <w:r w:rsidRPr="007B5E5D">
        <w:rPr>
          <w:rFonts w:cs="Calibri"/>
          <w:b/>
          <w:color w:val="000000"/>
          <w:sz w:val="20"/>
          <w:szCs w:val="20"/>
        </w:rPr>
        <w:t>%</w:t>
      </w:r>
      <w:r w:rsidRPr="007B5E5D">
        <w:rPr>
          <w:rFonts w:cs="Calibri"/>
          <w:b/>
          <w:color w:val="000000"/>
          <w:sz w:val="20"/>
          <w:szCs w:val="20"/>
          <w:lang w:val="en-US"/>
        </w:rPr>
        <w:t>actDate</w:t>
      </w:r>
      <w:r w:rsidRPr="007B5E5D">
        <w:rPr>
          <w:rFonts w:cs="Calibri"/>
          <w:b/>
          <w:color w:val="000000"/>
          <w:sz w:val="20"/>
          <w:szCs w:val="20"/>
        </w:rPr>
        <w:t>%</w:t>
      </w:r>
      <w:r w:rsidRPr="00FE14C6">
        <w:rPr>
          <w:rFonts w:cs="Calibri"/>
          <w:color w:val="000000"/>
          <w:sz w:val="20"/>
          <w:szCs w:val="20"/>
        </w:rPr>
        <w:t xml:space="preserve"> года</w:t>
      </w:r>
      <w:r>
        <w:rPr>
          <w:rFonts w:cs="Calibri"/>
          <w:color w:val="000000"/>
          <w:sz w:val="20"/>
          <w:szCs w:val="20"/>
        </w:rPr>
        <w:t>.</w:t>
      </w:r>
    </w:p>
    <w:p w:rsidR="005861A9" w:rsidRDefault="005861A9" w:rsidP="003E23B5">
      <w:pPr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%</w:t>
      </w:r>
      <w:r>
        <w:rPr>
          <w:rFonts w:cs="Calibri"/>
          <w:color w:val="000000"/>
          <w:sz w:val="20"/>
          <w:szCs w:val="20"/>
          <w:lang w:val="en-US"/>
        </w:rPr>
        <w:t>checkResult</w:t>
      </w:r>
      <w:r>
        <w:rPr>
          <w:rFonts w:cs="Calibri"/>
          <w:color w:val="000000"/>
          <w:sz w:val="20"/>
          <w:szCs w:val="20"/>
        </w:rPr>
        <w:t>%</w:t>
      </w:r>
    </w:p>
    <w:p w:rsidR="005861A9" w:rsidRDefault="005861A9" w:rsidP="003E23B5">
      <w:pPr>
        <w:jc w:val="right"/>
        <w:rPr>
          <w:rFonts w:cs="Calibri"/>
          <w:color w:val="000000"/>
          <w:sz w:val="20"/>
          <w:szCs w:val="20"/>
        </w:rPr>
      </w:pPr>
    </w:p>
    <w:p w:rsidR="005861A9" w:rsidRPr="00193230" w:rsidRDefault="005861A9" w:rsidP="003E23B5">
      <w:pPr>
        <w:jc w:val="right"/>
        <w:rPr>
          <w:rFonts w:cs="Calibri"/>
          <w:color w:val="000000"/>
          <w:sz w:val="20"/>
          <w:szCs w:val="20"/>
        </w:rPr>
      </w:pPr>
      <w:r w:rsidRPr="00193230">
        <w:rPr>
          <w:rFonts w:cs="Calibri"/>
          <w:color w:val="000000"/>
          <w:sz w:val="20"/>
          <w:szCs w:val="20"/>
        </w:rPr>
        <w:t xml:space="preserve">Подпись </w:t>
      </w:r>
      <w:r>
        <w:rPr>
          <w:rFonts w:cs="Calibri"/>
          <w:color w:val="000000"/>
          <w:sz w:val="20"/>
          <w:szCs w:val="20"/>
        </w:rPr>
        <w:t>специального должностного лица</w:t>
      </w:r>
      <w:r w:rsidRPr="00193230">
        <w:rPr>
          <w:rFonts w:cs="Calibri"/>
          <w:color w:val="000000"/>
          <w:sz w:val="20"/>
          <w:szCs w:val="20"/>
        </w:rPr>
        <w:t>:</w:t>
      </w:r>
    </w:p>
    <w:p w:rsidR="005861A9" w:rsidRPr="00193230" w:rsidRDefault="005861A9" w:rsidP="003E23B5">
      <w:pPr>
        <w:jc w:val="right"/>
        <w:rPr>
          <w:rFonts w:cs="Calibri"/>
          <w:color w:val="000000"/>
          <w:sz w:val="20"/>
          <w:szCs w:val="20"/>
        </w:rPr>
      </w:pPr>
      <w:r w:rsidRPr="00193230">
        <w:rPr>
          <w:rFonts w:cs="Calibri"/>
          <w:color w:val="000000"/>
          <w:sz w:val="20"/>
          <w:szCs w:val="20"/>
        </w:rPr>
        <w:t>________________________</w:t>
      </w:r>
    </w:p>
    <w:p w:rsidR="005861A9" w:rsidRPr="007B5E5D" w:rsidRDefault="005861A9" w:rsidP="003E23B5">
      <w:pPr>
        <w:jc w:val="right"/>
        <w:rPr>
          <w:b/>
          <w:color w:val="000000"/>
          <w:sz w:val="20"/>
          <w:szCs w:val="20"/>
        </w:rPr>
      </w:pPr>
      <w:r w:rsidRPr="007B5E5D">
        <w:rPr>
          <w:rFonts w:cs="Calibri"/>
          <w:b/>
          <w:color w:val="000000"/>
          <w:sz w:val="20"/>
          <w:szCs w:val="20"/>
        </w:rPr>
        <w:t>%</w:t>
      </w:r>
      <w:r w:rsidRPr="007B5E5D">
        <w:rPr>
          <w:rFonts w:cs="Calibri"/>
          <w:b/>
          <w:color w:val="000000"/>
          <w:sz w:val="20"/>
          <w:szCs w:val="20"/>
          <w:lang w:val="en-US"/>
        </w:rPr>
        <w:t>checkDate</w:t>
      </w:r>
      <w:r w:rsidRPr="007B5E5D">
        <w:rPr>
          <w:rFonts w:cs="Calibri"/>
          <w:b/>
          <w:color w:val="000000"/>
          <w:sz w:val="20"/>
          <w:szCs w:val="20"/>
        </w:rPr>
        <w:t>%</w:t>
      </w:r>
    </w:p>
    <w:p w:rsidR="005861A9" w:rsidRDefault="005861A9" w:rsidP="001E7862">
      <w:pPr>
        <w:rPr>
          <w:rFonts w:cs="Calibri"/>
          <w:sz w:val="20"/>
          <w:szCs w:val="20"/>
        </w:rPr>
      </w:pPr>
    </w:p>
    <w:sectPr w:rsidR="005861A9" w:rsidSect="00EC3D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23CB"/>
    <w:rsid w:val="0000076D"/>
    <w:rsid w:val="000011FF"/>
    <w:rsid w:val="00002E50"/>
    <w:rsid w:val="000034E0"/>
    <w:rsid w:val="00010795"/>
    <w:rsid w:val="00011C20"/>
    <w:rsid w:val="00012F2F"/>
    <w:rsid w:val="0001311B"/>
    <w:rsid w:val="00013525"/>
    <w:rsid w:val="00014EF3"/>
    <w:rsid w:val="000163DB"/>
    <w:rsid w:val="000174E6"/>
    <w:rsid w:val="0002045C"/>
    <w:rsid w:val="00022D79"/>
    <w:rsid w:val="00023284"/>
    <w:rsid w:val="00024D2D"/>
    <w:rsid w:val="00026F60"/>
    <w:rsid w:val="00032D80"/>
    <w:rsid w:val="0003319F"/>
    <w:rsid w:val="00041BA7"/>
    <w:rsid w:val="00041E2C"/>
    <w:rsid w:val="00042C5C"/>
    <w:rsid w:val="00043024"/>
    <w:rsid w:val="00043876"/>
    <w:rsid w:val="000457E4"/>
    <w:rsid w:val="00046775"/>
    <w:rsid w:val="0004678D"/>
    <w:rsid w:val="00050A5A"/>
    <w:rsid w:val="00052E3A"/>
    <w:rsid w:val="00053C37"/>
    <w:rsid w:val="00056421"/>
    <w:rsid w:val="0005644A"/>
    <w:rsid w:val="00056FF7"/>
    <w:rsid w:val="00057E89"/>
    <w:rsid w:val="00060771"/>
    <w:rsid w:val="00062F59"/>
    <w:rsid w:val="000630EC"/>
    <w:rsid w:val="00063650"/>
    <w:rsid w:val="00063AD6"/>
    <w:rsid w:val="00063FD0"/>
    <w:rsid w:val="000666AB"/>
    <w:rsid w:val="00067BF0"/>
    <w:rsid w:val="000710FA"/>
    <w:rsid w:val="00073A42"/>
    <w:rsid w:val="000749B2"/>
    <w:rsid w:val="00075ED0"/>
    <w:rsid w:val="00077334"/>
    <w:rsid w:val="000776E2"/>
    <w:rsid w:val="00077A52"/>
    <w:rsid w:val="00084EA0"/>
    <w:rsid w:val="00090483"/>
    <w:rsid w:val="0009164B"/>
    <w:rsid w:val="0009178B"/>
    <w:rsid w:val="0009348E"/>
    <w:rsid w:val="00093619"/>
    <w:rsid w:val="00096E86"/>
    <w:rsid w:val="0009773D"/>
    <w:rsid w:val="000A0736"/>
    <w:rsid w:val="000A0DBA"/>
    <w:rsid w:val="000A19D0"/>
    <w:rsid w:val="000A228E"/>
    <w:rsid w:val="000A23AB"/>
    <w:rsid w:val="000A2DE3"/>
    <w:rsid w:val="000A4663"/>
    <w:rsid w:val="000A4F1D"/>
    <w:rsid w:val="000A5041"/>
    <w:rsid w:val="000A5496"/>
    <w:rsid w:val="000B1D5F"/>
    <w:rsid w:val="000B1F31"/>
    <w:rsid w:val="000B22B7"/>
    <w:rsid w:val="000B33F5"/>
    <w:rsid w:val="000B570B"/>
    <w:rsid w:val="000B5ADC"/>
    <w:rsid w:val="000B7AC4"/>
    <w:rsid w:val="000C32A4"/>
    <w:rsid w:val="000C3894"/>
    <w:rsid w:val="000C4272"/>
    <w:rsid w:val="000C442E"/>
    <w:rsid w:val="000C50E7"/>
    <w:rsid w:val="000C56B5"/>
    <w:rsid w:val="000C632F"/>
    <w:rsid w:val="000C7656"/>
    <w:rsid w:val="000D06C8"/>
    <w:rsid w:val="000D0C84"/>
    <w:rsid w:val="000D45C5"/>
    <w:rsid w:val="000D5A0D"/>
    <w:rsid w:val="000D60C1"/>
    <w:rsid w:val="000D78BC"/>
    <w:rsid w:val="000D79F9"/>
    <w:rsid w:val="000E0359"/>
    <w:rsid w:val="000E05F6"/>
    <w:rsid w:val="000E188C"/>
    <w:rsid w:val="000E2952"/>
    <w:rsid w:val="000E32FB"/>
    <w:rsid w:val="000E3B5B"/>
    <w:rsid w:val="000E3B80"/>
    <w:rsid w:val="000E3C79"/>
    <w:rsid w:val="000E4D10"/>
    <w:rsid w:val="000E639A"/>
    <w:rsid w:val="000F0466"/>
    <w:rsid w:val="000F07BC"/>
    <w:rsid w:val="000F1532"/>
    <w:rsid w:val="000F4C67"/>
    <w:rsid w:val="00100210"/>
    <w:rsid w:val="00100E65"/>
    <w:rsid w:val="00102F86"/>
    <w:rsid w:val="00103A1E"/>
    <w:rsid w:val="00104AD8"/>
    <w:rsid w:val="00104CE0"/>
    <w:rsid w:val="00105237"/>
    <w:rsid w:val="00106F78"/>
    <w:rsid w:val="00107158"/>
    <w:rsid w:val="001079C6"/>
    <w:rsid w:val="00107A2A"/>
    <w:rsid w:val="00107E16"/>
    <w:rsid w:val="00110B4B"/>
    <w:rsid w:val="0011135A"/>
    <w:rsid w:val="00111A2A"/>
    <w:rsid w:val="0011275A"/>
    <w:rsid w:val="001127E0"/>
    <w:rsid w:val="00113E40"/>
    <w:rsid w:val="0011424F"/>
    <w:rsid w:val="00114AE9"/>
    <w:rsid w:val="00115C3D"/>
    <w:rsid w:val="0011744E"/>
    <w:rsid w:val="001207F8"/>
    <w:rsid w:val="001220A7"/>
    <w:rsid w:val="001235F6"/>
    <w:rsid w:val="00124BC9"/>
    <w:rsid w:val="00125449"/>
    <w:rsid w:val="00125C93"/>
    <w:rsid w:val="001268E7"/>
    <w:rsid w:val="00126CE9"/>
    <w:rsid w:val="00126E1E"/>
    <w:rsid w:val="00130C78"/>
    <w:rsid w:val="00131385"/>
    <w:rsid w:val="001328FB"/>
    <w:rsid w:val="00132A1C"/>
    <w:rsid w:val="00135272"/>
    <w:rsid w:val="00135385"/>
    <w:rsid w:val="00140573"/>
    <w:rsid w:val="0014157D"/>
    <w:rsid w:val="001416D9"/>
    <w:rsid w:val="001417E0"/>
    <w:rsid w:val="0014204F"/>
    <w:rsid w:val="001426FA"/>
    <w:rsid w:val="001434AD"/>
    <w:rsid w:val="001442F6"/>
    <w:rsid w:val="00145034"/>
    <w:rsid w:val="0014554A"/>
    <w:rsid w:val="001461A9"/>
    <w:rsid w:val="00146990"/>
    <w:rsid w:val="00150551"/>
    <w:rsid w:val="00151A0C"/>
    <w:rsid w:val="00153D1C"/>
    <w:rsid w:val="001632D6"/>
    <w:rsid w:val="00163AB0"/>
    <w:rsid w:val="00163E46"/>
    <w:rsid w:val="00164A83"/>
    <w:rsid w:val="001679C8"/>
    <w:rsid w:val="00170FBB"/>
    <w:rsid w:val="0017105E"/>
    <w:rsid w:val="00171376"/>
    <w:rsid w:val="00172105"/>
    <w:rsid w:val="001722F1"/>
    <w:rsid w:val="0017478A"/>
    <w:rsid w:val="00175A8B"/>
    <w:rsid w:val="001817D5"/>
    <w:rsid w:val="00182172"/>
    <w:rsid w:val="001825BB"/>
    <w:rsid w:val="00182B2B"/>
    <w:rsid w:val="001865BC"/>
    <w:rsid w:val="00191111"/>
    <w:rsid w:val="001916AC"/>
    <w:rsid w:val="00193230"/>
    <w:rsid w:val="00194337"/>
    <w:rsid w:val="00195000"/>
    <w:rsid w:val="001957E9"/>
    <w:rsid w:val="0019694D"/>
    <w:rsid w:val="00196FF4"/>
    <w:rsid w:val="001A03BA"/>
    <w:rsid w:val="001A075E"/>
    <w:rsid w:val="001A2B7B"/>
    <w:rsid w:val="001A32AB"/>
    <w:rsid w:val="001A73C4"/>
    <w:rsid w:val="001A7DFB"/>
    <w:rsid w:val="001B02D3"/>
    <w:rsid w:val="001B3387"/>
    <w:rsid w:val="001B38EE"/>
    <w:rsid w:val="001B5533"/>
    <w:rsid w:val="001B6B53"/>
    <w:rsid w:val="001B6D04"/>
    <w:rsid w:val="001B7999"/>
    <w:rsid w:val="001C176D"/>
    <w:rsid w:val="001C22C7"/>
    <w:rsid w:val="001C3099"/>
    <w:rsid w:val="001C46CE"/>
    <w:rsid w:val="001D076C"/>
    <w:rsid w:val="001D1FCE"/>
    <w:rsid w:val="001D354B"/>
    <w:rsid w:val="001D37A6"/>
    <w:rsid w:val="001D3C58"/>
    <w:rsid w:val="001D54EA"/>
    <w:rsid w:val="001D66E4"/>
    <w:rsid w:val="001D6F03"/>
    <w:rsid w:val="001D7904"/>
    <w:rsid w:val="001E10A3"/>
    <w:rsid w:val="001E327C"/>
    <w:rsid w:val="001E3A69"/>
    <w:rsid w:val="001E3EA0"/>
    <w:rsid w:val="001E3F0F"/>
    <w:rsid w:val="001E538F"/>
    <w:rsid w:val="001E72A6"/>
    <w:rsid w:val="001E7862"/>
    <w:rsid w:val="001F1A9C"/>
    <w:rsid w:val="001F3116"/>
    <w:rsid w:val="001F32E6"/>
    <w:rsid w:val="001F412C"/>
    <w:rsid w:val="001F5207"/>
    <w:rsid w:val="001F7C2C"/>
    <w:rsid w:val="00200DAA"/>
    <w:rsid w:val="002047D3"/>
    <w:rsid w:val="00211F58"/>
    <w:rsid w:val="00212680"/>
    <w:rsid w:val="002140A0"/>
    <w:rsid w:val="0021434A"/>
    <w:rsid w:val="002149B5"/>
    <w:rsid w:val="00215092"/>
    <w:rsid w:val="00215B52"/>
    <w:rsid w:val="002168FE"/>
    <w:rsid w:val="00216F26"/>
    <w:rsid w:val="00217488"/>
    <w:rsid w:val="00217545"/>
    <w:rsid w:val="002179BB"/>
    <w:rsid w:val="00217A0D"/>
    <w:rsid w:val="00217A8B"/>
    <w:rsid w:val="00217DF6"/>
    <w:rsid w:val="00221FDD"/>
    <w:rsid w:val="00222875"/>
    <w:rsid w:val="00223279"/>
    <w:rsid w:val="002234EA"/>
    <w:rsid w:val="00230528"/>
    <w:rsid w:val="00232258"/>
    <w:rsid w:val="002325A3"/>
    <w:rsid w:val="0023324B"/>
    <w:rsid w:val="00235552"/>
    <w:rsid w:val="002400AF"/>
    <w:rsid w:val="00240527"/>
    <w:rsid w:val="0024096E"/>
    <w:rsid w:val="00240E62"/>
    <w:rsid w:val="00241497"/>
    <w:rsid w:val="002416E0"/>
    <w:rsid w:val="00242665"/>
    <w:rsid w:val="002426C5"/>
    <w:rsid w:val="00242B83"/>
    <w:rsid w:val="002444C6"/>
    <w:rsid w:val="00244827"/>
    <w:rsid w:val="00245308"/>
    <w:rsid w:val="0024580E"/>
    <w:rsid w:val="002500F5"/>
    <w:rsid w:val="00250279"/>
    <w:rsid w:val="00250596"/>
    <w:rsid w:val="00250B1F"/>
    <w:rsid w:val="002519B1"/>
    <w:rsid w:val="00252153"/>
    <w:rsid w:val="00254F90"/>
    <w:rsid w:val="00255C75"/>
    <w:rsid w:val="002569F8"/>
    <w:rsid w:val="00257D20"/>
    <w:rsid w:val="002602D3"/>
    <w:rsid w:val="00261951"/>
    <w:rsid w:val="0026214B"/>
    <w:rsid w:val="00262F91"/>
    <w:rsid w:val="00263271"/>
    <w:rsid w:val="002643BF"/>
    <w:rsid w:val="00265347"/>
    <w:rsid w:val="002656EB"/>
    <w:rsid w:val="00265D65"/>
    <w:rsid w:val="00266327"/>
    <w:rsid w:val="00266E6E"/>
    <w:rsid w:val="00266ED0"/>
    <w:rsid w:val="002672CB"/>
    <w:rsid w:val="00267AE3"/>
    <w:rsid w:val="00267E12"/>
    <w:rsid w:val="00271BD0"/>
    <w:rsid w:val="002726CC"/>
    <w:rsid w:val="00273DAB"/>
    <w:rsid w:val="002758DB"/>
    <w:rsid w:val="002762F1"/>
    <w:rsid w:val="00276A99"/>
    <w:rsid w:val="00280354"/>
    <w:rsid w:val="00280700"/>
    <w:rsid w:val="002808A1"/>
    <w:rsid w:val="002809DF"/>
    <w:rsid w:val="00281B34"/>
    <w:rsid w:val="0028201B"/>
    <w:rsid w:val="002823D2"/>
    <w:rsid w:val="002830CA"/>
    <w:rsid w:val="00284550"/>
    <w:rsid w:val="00291CD8"/>
    <w:rsid w:val="00292A5A"/>
    <w:rsid w:val="00294509"/>
    <w:rsid w:val="00294A06"/>
    <w:rsid w:val="00296F1C"/>
    <w:rsid w:val="00297DC3"/>
    <w:rsid w:val="002A31F5"/>
    <w:rsid w:val="002A5259"/>
    <w:rsid w:val="002A6154"/>
    <w:rsid w:val="002B02DE"/>
    <w:rsid w:val="002B10A6"/>
    <w:rsid w:val="002B1E5B"/>
    <w:rsid w:val="002B2DCB"/>
    <w:rsid w:val="002B307C"/>
    <w:rsid w:val="002B30CC"/>
    <w:rsid w:val="002B3454"/>
    <w:rsid w:val="002B4EE7"/>
    <w:rsid w:val="002B51F1"/>
    <w:rsid w:val="002B5FD9"/>
    <w:rsid w:val="002B66E7"/>
    <w:rsid w:val="002B7F82"/>
    <w:rsid w:val="002C07D1"/>
    <w:rsid w:val="002C0CA2"/>
    <w:rsid w:val="002C11E1"/>
    <w:rsid w:val="002C1778"/>
    <w:rsid w:val="002C22D7"/>
    <w:rsid w:val="002C2E6C"/>
    <w:rsid w:val="002C31AC"/>
    <w:rsid w:val="002C574B"/>
    <w:rsid w:val="002C6E8A"/>
    <w:rsid w:val="002D48EF"/>
    <w:rsid w:val="002D695B"/>
    <w:rsid w:val="002D7064"/>
    <w:rsid w:val="002D72A5"/>
    <w:rsid w:val="002D79E7"/>
    <w:rsid w:val="002E0AAD"/>
    <w:rsid w:val="002E0B27"/>
    <w:rsid w:val="002E0CA3"/>
    <w:rsid w:val="002E18E3"/>
    <w:rsid w:val="002E1EB3"/>
    <w:rsid w:val="002E22D0"/>
    <w:rsid w:val="002E3893"/>
    <w:rsid w:val="002E6E94"/>
    <w:rsid w:val="002E6F82"/>
    <w:rsid w:val="002E7D0E"/>
    <w:rsid w:val="002F29E2"/>
    <w:rsid w:val="002F5DC7"/>
    <w:rsid w:val="002F69C3"/>
    <w:rsid w:val="003020D5"/>
    <w:rsid w:val="00302570"/>
    <w:rsid w:val="00303316"/>
    <w:rsid w:val="00304238"/>
    <w:rsid w:val="00304257"/>
    <w:rsid w:val="003061D5"/>
    <w:rsid w:val="003078EC"/>
    <w:rsid w:val="00307DB1"/>
    <w:rsid w:val="00310293"/>
    <w:rsid w:val="0031242A"/>
    <w:rsid w:val="0031285B"/>
    <w:rsid w:val="00313358"/>
    <w:rsid w:val="00316D51"/>
    <w:rsid w:val="0031753F"/>
    <w:rsid w:val="00320383"/>
    <w:rsid w:val="003204F8"/>
    <w:rsid w:val="00322629"/>
    <w:rsid w:val="003232A8"/>
    <w:rsid w:val="00324AF3"/>
    <w:rsid w:val="0032590D"/>
    <w:rsid w:val="003321D9"/>
    <w:rsid w:val="003349F1"/>
    <w:rsid w:val="003350C8"/>
    <w:rsid w:val="00337249"/>
    <w:rsid w:val="003407BE"/>
    <w:rsid w:val="003413B5"/>
    <w:rsid w:val="00341F10"/>
    <w:rsid w:val="00343199"/>
    <w:rsid w:val="00344584"/>
    <w:rsid w:val="00344C73"/>
    <w:rsid w:val="00345CFF"/>
    <w:rsid w:val="00346F85"/>
    <w:rsid w:val="00350291"/>
    <w:rsid w:val="0035206B"/>
    <w:rsid w:val="003525AE"/>
    <w:rsid w:val="003539A7"/>
    <w:rsid w:val="003544CF"/>
    <w:rsid w:val="003575BA"/>
    <w:rsid w:val="003579BB"/>
    <w:rsid w:val="0036017E"/>
    <w:rsid w:val="00360BF0"/>
    <w:rsid w:val="003612B8"/>
    <w:rsid w:val="00364BB3"/>
    <w:rsid w:val="00364C65"/>
    <w:rsid w:val="00366731"/>
    <w:rsid w:val="003667EA"/>
    <w:rsid w:val="00366D90"/>
    <w:rsid w:val="00366F4C"/>
    <w:rsid w:val="00371492"/>
    <w:rsid w:val="00372D9E"/>
    <w:rsid w:val="00374F7A"/>
    <w:rsid w:val="003752C9"/>
    <w:rsid w:val="00375A0B"/>
    <w:rsid w:val="0037666A"/>
    <w:rsid w:val="0037699B"/>
    <w:rsid w:val="00376A61"/>
    <w:rsid w:val="003775F1"/>
    <w:rsid w:val="00380B8C"/>
    <w:rsid w:val="00380BCD"/>
    <w:rsid w:val="00381226"/>
    <w:rsid w:val="00381432"/>
    <w:rsid w:val="003814D4"/>
    <w:rsid w:val="00381882"/>
    <w:rsid w:val="00381F93"/>
    <w:rsid w:val="00382536"/>
    <w:rsid w:val="00384060"/>
    <w:rsid w:val="00384CC7"/>
    <w:rsid w:val="003860F2"/>
    <w:rsid w:val="00386B51"/>
    <w:rsid w:val="00386EFF"/>
    <w:rsid w:val="003874B8"/>
    <w:rsid w:val="003900A0"/>
    <w:rsid w:val="00390D5B"/>
    <w:rsid w:val="0039169A"/>
    <w:rsid w:val="00393365"/>
    <w:rsid w:val="00393461"/>
    <w:rsid w:val="00394052"/>
    <w:rsid w:val="00394272"/>
    <w:rsid w:val="003A25C0"/>
    <w:rsid w:val="003A5F7E"/>
    <w:rsid w:val="003A63FA"/>
    <w:rsid w:val="003A7E7D"/>
    <w:rsid w:val="003B06C0"/>
    <w:rsid w:val="003B09E6"/>
    <w:rsid w:val="003B1E3C"/>
    <w:rsid w:val="003B20C1"/>
    <w:rsid w:val="003C017C"/>
    <w:rsid w:val="003C0F17"/>
    <w:rsid w:val="003C1ACE"/>
    <w:rsid w:val="003C1F7D"/>
    <w:rsid w:val="003C51C8"/>
    <w:rsid w:val="003C601F"/>
    <w:rsid w:val="003D051E"/>
    <w:rsid w:val="003D0CC2"/>
    <w:rsid w:val="003D0F60"/>
    <w:rsid w:val="003D14F3"/>
    <w:rsid w:val="003D3E2C"/>
    <w:rsid w:val="003D67B0"/>
    <w:rsid w:val="003E025F"/>
    <w:rsid w:val="003E23B5"/>
    <w:rsid w:val="003E4C3E"/>
    <w:rsid w:val="003E6241"/>
    <w:rsid w:val="003E743C"/>
    <w:rsid w:val="003E7FFB"/>
    <w:rsid w:val="003F043F"/>
    <w:rsid w:val="003F1489"/>
    <w:rsid w:val="003F29BF"/>
    <w:rsid w:val="003F57E3"/>
    <w:rsid w:val="003F5CA6"/>
    <w:rsid w:val="003F7414"/>
    <w:rsid w:val="003F7822"/>
    <w:rsid w:val="003F7B35"/>
    <w:rsid w:val="00400846"/>
    <w:rsid w:val="00400886"/>
    <w:rsid w:val="00401275"/>
    <w:rsid w:val="0040645E"/>
    <w:rsid w:val="0040741D"/>
    <w:rsid w:val="00410305"/>
    <w:rsid w:val="00410CF8"/>
    <w:rsid w:val="00410DEF"/>
    <w:rsid w:val="00412D88"/>
    <w:rsid w:val="00414087"/>
    <w:rsid w:val="004141FE"/>
    <w:rsid w:val="00414B75"/>
    <w:rsid w:val="00416360"/>
    <w:rsid w:val="00416CCC"/>
    <w:rsid w:val="00416D76"/>
    <w:rsid w:val="0042068F"/>
    <w:rsid w:val="0042163A"/>
    <w:rsid w:val="00421681"/>
    <w:rsid w:val="0042221C"/>
    <w:rsid w:val="00424728"/>
    <w:rsid w:val="00424DCC"/>
    <w:rsid w:val="00425B0D"/>
    <w:rsid w:val="00426902"/>
    <w:rsid w:val="00426E7B"/>
    <w:rsid w:val="00427181"/>
    <w:rsid w:val="004273E2"/>
    <w:rsid w:val="004275C6"/>
    <w:rsid w:val="004275F4"/>
    <w:rsid w:val="0043194A"/>
    <w:rsid w:val="00433A73"/>
    <w:rsid w:val="00435174"/>
    <w:rsid w:val="0043594E"/>
    <w:rsid w:val="00437B8A"/>
    <w:rsid w:val="004423EE"/>
    <w:rsid w:val="00442F11"/>
    <w:rsid w:val="00443886"/>
    <w:rsid w:val="00443AF1"/>
    <w:rsid w:val="0044600D"/>
    <w:rsid w:val="00446CB5"/>
    <w:rsid w:val="00450793"/>
    <w:rsid w:val="00450FA4"/>
    <w:rsid w:val="00454B92"/>
    <w:rsid w:val="00455661"/>
    <w:rsid w:val="0045576C"/>
    <w:rsid w:val="00456C16"/>
    <w:rsid w:val="00456D67"/>
    <w:rsid w:val="00457139"/>
    <w:rsid w:val="00457813"/>
    <w:rsid w:val="00461B24"/>
    <w:rsid w:val="00461DFA"/>
    <w:rsid w:val="00463803"/>
    <w:rsid w:val="00463C94"/>
    <w:rsid w:val="004650B7"/>
    <w:rsid w:val="004652A9"/>
    <w:rsid w:val="004664F2"/>
    <w:rsid w:val="00471462"/>
    <w:rsid w:val="00471624"/>
    <w:rsid w:val="00473E74"/>
    <w:rsid w:val="0047483C"/>
    <w:rsid w:val="00474EBB"/>
    <w:rsid w:val="00476BAE"/>
    <w:rsid w:val="00481847"/>
    <w:rsid w:val="00481E15"/>
    <w:rsid w:val="00483BF6"/>
    <w:rsid w:val="00484188"/>
    <w:rsid w:val="004844A0"/>
    <w:rsid w:val="00484723"/>
    <w:rsid w:val="004859E4"/>
    <w:rsid w:val="00486A26"/>
    <w:rsid w:val="00486A84"/>
    <w:rsid w:val="004871B9"/>
    <w:rsid w:val="00487696"/>
    <w:rsid w:val="004877E3"/>
    <w:rsid w:val="00487FC7"/>
    <w:rsid w:val="00492F5E"/>
    <w:rsid w:val="00493D51"/>
    <w:rsid w:val="00494803"/>
    <w:rsid w:val="00496CE4"/>
    <w:rsid w:val="004A099A"/>
    <w:rsid w:val="004A23CF"/>
    <w:rsid w:val="004A289A"/>
    <w:rsid w:val="004A323F"/>
    <w:rsid w:val="004A5DAF"/>
    <w:rsid w:val="004A6583"/>
    <w:rsid w:val="004A7239"/>
    <w:rsid w:val="004B1BD2"/>
    <w:rsid w:val="004B1EB1"/>
    <w:rsid w:val="004B2EC6"/>
    <w:rsid w:val="004B360E"/>
    <w:rsid w:val="004B3EE1"/>
    <w:rsid w:val="004B4939"/>
    <w:rsid w:val="004B720B"/>
    <w:rsid w:val="004C049A"/>
    <w:rsid w:val="004C0B38"/>
    <w:rsid w:val="004C0FEF"/>
    <w:rsid w:val="004C1D6C"/>
    <w:rsid w:val="004C2431"/>
    <w:rsid w:val="004C3F2A"/>
    <w:rsid w:val="004C4172"/>
    <w:rsid w:val="004C4566"/>
    <w:rsid w:val="004C753E"/>
    <w:rsid w:val="004D0903"/>
    <w:rsid w:val="004D3603"/>
    <w:rsid w:val="004D51A5"/>
    <w:rsid w:val="004D57DA"/>
    <w:rsid w:val="004D6A2D"/>
    <w:rsid w:val="004D749C"/>
    <w:rsid w:val="004D7B04"/>
    <w:rsid w:val="004E0717"/>
    <w:rsid w:val="004E28AE"/>
    <w:rsid w:val="004E29BE"/>
    <w:rsid w:val="004E2A02"/>
    <w:rsid w:val="004E3AD6"/>
    <w:rsid w:val="004E531D"/>
    <w:rsid w:val="004E57E1"/>
    <w:rsid w:val="004E5B4F"/>
    <w:rsid w:val="004E7194"/>
    <w:rsid w:val="004F31AB"/>
    <w:rsid w:val="004F3B79"/>
    <w:rsid w:val="004F4840"/>
    <w:rsid w:val="004F48C7"/>
    <w:rsid w:val="004F60E4"/>
    <w:rsid w:val="005006E8"/>
    <w:rsid w:val="00501C13"/>
    <w:rsid w:val="00501FCC"/>
    <w:rsid w:val="00502D65"/>
    <w:rsid w:val="00503BD4"/>
    <w:rsid w:val="00504098"/>
    <w:rsid w:val="005042BE"/>
    <w:rsid w:val="00505A26"/>
    <w:rsid w:val="00505EE9"/>
    <w:rsid w:val="00506F63"/>
    <w:rsid w:val="00510D64"/>
    <w:rsid w:val="00511169"/>
    <w:rsid w:val="00511245"/>
    <w:rsid w:val="00511906"/>
    <w:rsid w:val="00511DCE"/>
    <w:rsid w:val="00511FA8"/>
    <w:rsid w:val="00511FB7"/>
    <w:rsid w:val="00512B36"/>
    <w:rsid w:val="00513414"/>
    <w:rsid w:val="00513EC3"/>
    <w:rsid w:val="00517D00"/>
    <w:rsid w:val="00517D08"/>
    <w:rsid w:val="00520194"/>
    <w:rsid w:val="0052071B"/>
    <w:rsid w:val="00520F1E"/>
    <w:rsid w:val="005225B0"/>
    <w:rsid w:val="00522633"/>
    <w:rsid w:val="00522849"/>
    <w:rsid w:val="00523CD5"/>
    <w:rsid w:val="00524D4B"/>
    <w:rsid w:val="0052510F"/>
    <w:rsid w:val="005251EF"/>
    <w:rsid w:val="005255FA"/>
    <w:rsid w:val="00525894"/>
    <w:rsid w:val="005273F8"/>
    <w:rsid w:val="00531408"/>
    <w:rsid w:val="00531973"/>
    <w:rsid w:val="00533994"/>
    <w:rsid w:val="00534617"/>
    <w:rsid w:val="00534FA3"/>
    <w:rsid w:val="0053627E"/>
    <w:rsid w:val="00536473"/>
    <w:rsid w:val="00536EBC"/>
    <w:rsid w:val="0053720E"/>
    <w:rsid w:val="005374E2"/>
    <w:rsid w:val="00540060"/>
    <w:rsid w:val="005405D9"/>
    <w:rsid w:val="005427F3"/>
    <w:rsid w:val="00544AA3"/>
    <w:rsid w:val="00544AAF"/>
    <w:rsid w:val="00545981"/>
    <w:rsid w:val="00545CF2"/>
    <w:rsid w:val="00546254"/>
    <w:rsid w:val="00546526"/>
    <w:rsid w:val="005466B6"/>
    <w:rsid w:val="00550334"/>
    <w:rsid w:val="005514A0"/>
    <w:rsid w:val="00552181"/>
    <w:rsid w:val="005544BB"/>
    <w:rsid w:val="00556117"/>
    <w:rsid w:val="00557D2B"/>
    <w:rsid w:val="00562560"/>
    <w:rsid w:val="00563184"/>
    <w:rsid w:val="005638A1"/>
    <w:rsid w:val="00564621"/>
    <w:rsid w:val="00564A95"/>
    <w:rsid w:val="00564DB2"/>
    <w:rsid w:val="0056618E"/>
    <w:rsid w:val="005704C3"/>
    <w:rsid w:val="005705F3"/>
    <w:rsid w:val="00570D62"/>
    <w:rsid w:val="00570DF0"/>
    <w:rsid w:val="00570F4F"/>
    <w:rsid w:val="00571988"/>
    <w:rsid w:val="0057208F"/>
    <w:rsid w:val="0057416A"/>
    <w:rsid w:val="00576937"/>
    <w:rsid w:val="005801FA"/>
    <w:rsid w:val="00581140"/>
    <w:rsid w:val="00582041"/>
    <w:rsid w:val="005820CF"/>
    <w:rsid w:val="0058222D"/>
    <w:rsid w:val="0058244C"/>
    <w:rsid w:val="00583F50"/>
    <w:rsid w:val="0058456A"/>
    <w:rsid w:val="005861A9"/>
    <w:rsid w:val="005917F9"/>
    <w:rsid w:val="00593F80"/>
    <w:rsid w:val="00596941"/>
    <w:rsid w:val="005A0E79"/>
    <w:rsid w:val="005A1A33"/>
    <w:rsid w:val="005A2629"/>
    <w:rsid w:val="005A3102"/>
    <w:rsid w:val="005A4786"/>
    <w:rsid w:val="005A5194"/>
    <w:rsid w:val="005A6415"/>
    <w:rsid w:val="005A6F88"/>
    <w:rsid w:val="005B0215"/>
    <w:rsid w:val="005B0AEB"/>
    <w:rsid w:val="005B14D3"/>
    <w:rsid w:val="005B16B5"/>
    <w:rsid w:val="005B2CC1"/>
    <w:rsid w:val="005B350D"/>
    <w:rsid w:val="005B3B19"/>
    <w:rsid w:val="005B41B4"/>
    <w:rsid w:val="005B42F8"/>
    <w:rsid w:val="005B5960"/>
    <w:rsid w:val="005B651D"/>
    <w:rsid w:val="005B717B"/>
    <w:rsid w:val="005B7B1E"/>
    <w:rsid w:val="005C0ED3"/>
    <w:rsid w:val="005C274C"/>
    <w:rsid w:val="005C4EC8"/>
    <w:rsid w:val="005C4F76"/>
    <w:rsid w:val="005C554C"/>
    <w:rsid w:val="005D0FEF"/>
    <w:rsid w:val="005D120B"/>
    <w:rsid w:val="005D1A8A"/>
    <w:rsid w:val="005D36B2"/>
    <w:rsid w:val="005D3863"/>
    <w:rsid w:val="005D3C5E"/>
    <w:rsid w:val="005D6BBA"/>
    <w:rsid w:val="005E2940"/>
    <w:rsid w:val="005E2B56"/>
    <w:rsid w:val="005E3C6F"/>
    <w:rsid w:val="005E3F4A"/>
    <w:rsid w:val="005E7B41"/>
    <w:rsid w:val="005F20B2"/>
    <w:rsid w:val="005F316B"/>
    <w:rsid w:val="005F3694"/>
    <w:rsid w:val="005F3B53"/>
    <w:rsid w:val="005F50B9"/>
    <w:rsid w:val="005F62CA"/>
    <w:rsid w:val="005F635B"/>
    <w:rsid w:val="005F6B95"/>
    <w:rsid w:val="005F71A4"/>
    <w:rsid w:val="005F75D1"/>
    <w:rsid w:val="005F7C68"/>
    <w:rsid w:val="00600396"/>
    <w:rsid w:val="006026F6"/>
    <w:rsid w:val="00602A54"/>
    <w:rsid w:val="00602A98"/>
    <w:rsid w:val="00602BFC"/>
    <w:rsid w:val="006031CD"/>
    <w:rsid w:val="0060343F"/>
    <w:rsid w:val="00603AAE"/>
    <w:rsid w:val="0060472E"/>
    <w:rsid w:val="00604A8E"/>
    <w:rsid w:val="00605D9F"/>
    <w:rsid w:val="00606BCB"/>
    <w:rsid w:val="006079DD"/>
    <w:rsid w:val="00611199"/>
    <w:rsid w:val="006132C5"/>
    <w:rsid w:val="00613538"/>
    <w:rsid w:val="006163B1"/>
    <w:rsid w:val="00617FCD"/>
    <w:rsid w:val="00620111"/>
    <w:rsid w:val="006206EE"/>
    <w:rsid w:val="00620C8A"/>
    <w:rsid w:val="00621104"/>
    <w:rsid w:val="00621EA9"/>
    <w:rsid w:val="0062222C"/>
    <w:rsid w:val="00622575"/>
    <w:rsid w:val="0062379C"/>
    <w:rsid w:val="006248D3"/>
    <w:rsid w:val="00625B58"/>
    <w:rsid w:val="00630547"/>
    <w:rsid w:val="0063112F"/>
    <w:rsid w:val="006312BD"/>
    <w:rsid w:val="006324D7"/>
    <w:rsid w:val="006364DA"/>
    <w:rsid w:val="00636728"/>
    <w:rsid w:val="00637876"/>
    <w:rsid w:val="006402AC"/>
    <w:rsid w:val="00641B2C"/>
    <w:rsid w:val="00641EE0"/>
    <w:rsid w:val="00643285"/>
    <w:rsid w:val="00645C95"/>
    <w:rsid w:val="00645FA3"/>
    <w:rsid w:val="0064650E"/>
    <w:rsid w:val="006469A9"/>
    <w:rsid w:val="00646A3A"/>
    <w:rsid w:val="00651298"/>
    <w:rsid w:val="006514D3"/>
    <w:rsid w:val="0065216E"/>
    <w:rsid w:val="006546FE"/>
    <w:rsid w:val="006554D1"/>
    <w:rsid w:val="00656783"/>
    <w:rsid w:val="00657898"/>
    <w:rsid w:val="00661AE7"/>
    <w:rsid w:val="00661F2D"/>
    <w:rsid w:val="0066259C"/>
    <w:rsid w:val="006640BF"/>
    <w:rsid w:val="006649C7"/>
    <w:rsid w:val="00666952"/>
    <w:rsid w:val="00667C16"/>
    <w:rsid w:val="00670FEE"/>
    <w:rsid w:val="00671269"/>
    <w:rsid w:val="0067145F"/>
    <w:rsid w:val="00671657"/>
    <w:rsid w:val="00672153"/>
    <w:rsid w:val="0067397E"/>
    <w:rsid w:val="00674FFD"/>
    <w:rsid w:val="00675FB4"/>
    <w:rsid w:val="00677494"/>
    <w:rsid w:val="00677910"/>
    <w:rsid w:val="00677E3A"/>
    <w:rsid w:val="0068071C"/>
    <w:rsid w:val="00681507"/>
    <w:rsid w:val="00684C61"/>
    <w:rsid w:val="00685601"/>
    <w:rsid w:val="0068657E"/>
    <w:rsid w:val="006900DA"/>
    <w:rsid w:val="00690823"/>
    <w:rsid w:val="00691A06"/>
    <w:rsid w:val="0069216B"/>
    <w:rsid w:val="006938ED"/>
    <w:rsid w:val="00693D03"/>
    <w:rsid w:val="006947D8"/>
    <w:rsid w:val="00696A75"/>
    <w:rsid w:val="00697C05"/>
    <w:rsid w:val="006A0CB3"/>
    <w:rsid w:val="006A13A2"/>
    <w:rsid w:val="006A16B3"/>
    <w:rsid w:val="006A1EAE"/>
    <w:rsid w:val="006A383D"/>
    <w:rsid w:val="006A5D5A"/>
    <w:rsid w:val="006A614A"/>
    <w:rsid w:val="006A7A05"/>
    <w:rsid w:val="006B0EB1"/>
    <w:rsid w:val="006B0FDF"/>
    <w:rsid w:val="006B17F3"/>
    <w:rsid w:val="006B21FA"/>
    <w:rsid w:val="006B2529"/>
    <w:rsid w:val="006B3527"/>
    <w:rsid w:val="006B52FD"/>
    <w:rsid w:val="006B59B7"/>
    <w:rsid w:val="006B5BC7"/>
    <w:rsid w:val="006B68BE"/>
    <w:rsid w:val="006B7B5A"/>
    <w:rsid w:val="006C1C3E"/>
    <w:rsid w:val="006C2558"/>
    <w:rsid w:val="006C2CEA"/>
    <w:rsid w:val="006C365A"/>
    <w:rsid w:val="006C44FD"/>
    <w:rsid w:val="006C5AB5"/>
    <w:rsid w:val="006C6201"/>
    <w:rsid w:val="006C78D4"/>
    <w:rsid w:val="006C7D6C"/>
    <w:rsid w:val="006D10A8"/>
    <w:rsid w:val="006D1B33"/>
    <w:rsid w:val="006D303F"/>
    <w:rsid w:val="006D452C"/>
    <w:rsid w:val="006D4590"/>
    <w:rsid w:val="006D4C5E"/>
    <w:rsid w:val="006D516A"/>
    <w:rsid w:val="006D5B87"/>
    <w:rsid w:val="006D67EE"/>
    <w:rsid w:val="006E13C3"/>
    <w:rsid w:val="006E180B"/>
    <w:rsid w:val="006E2559"/>
    <w:rsid w:val="006E394C"/>
    <w:rsid w:val="006E4366"/>
    <w:rsid w:val="006E4BBC"/>
    <w:rsid w:val="006E5735"/>
    <w:rsid w:val="006E5769"/>
    <w:rsid w:val="006E5E7D"/>
    <w:rsid w:val="006E63EF"/>
    <w:rsid w:val="006E7CF4"/>
    <w:rsid w:val="006F05E6"/>
    <w:rsid w:val="006F1484"/>
    <w:rsid w:val="006F36B6"/>
    <w:rsid w:val="006F4197"/>
    <w:rsid w:val="006F48D8"/>
    <w:rsid w:val="006F6315"/>
    <w:rsid w:val="006F697F"/>
    <w:rsid w:val="007003EE"/>
    <w:rsid w:val="007004C5"/>
    <w:rsid w:val="00700BD9"/>
    <w:rsid w:val="007052D4"/>
    <w:rsid w:val="0070705C"/>
    <w:rsid w:val="00707DAC"/>
    <w:rsid w:val="007116D1"/>
    <w:rsid w:val="00711CE7"/>
    <w:rsid w:val="007122EC"/>
    <w:rsid w:val="00712697"/>
    <w:rsid w:val="0071373F"/>
    <w:rsid w:val="007142F0"/>
    <w:rsid w:val="0071564B"/>
    <w:rsid w:val="0071651F"/>
    <w:rsid w:val="00717848"/>
    <w:rsid w:val="00722002"/>
    <w:rsid w:val="0072218B"/>
    <w:rsid w:val="00722AC9"/>
    <w:rsid w:val="00723CBA"/>
    <w:rsid w:val="00725EBA"/>
    <w:rsid w:val="00727A07"/>
    <w:rsid w:val="00730D0D"/>
    <w:rsid w:val="00732869"/>
    <w:rsid w:val="00733B71"/>
    <w:rsid w:val="0073404F"/>
    <w:rsid w:val="00734D3F"/>
    <w:rsid w:val="00734E93"/>
    <w:rsid w:val="00735C8A"/>
    <w:rsid w:val="0073681C"/>
    <w:rsid w:val="00737049"/>
    <w:rsid w:val="0074082A"/>
    <w:rsid w:val="0074137F"/>
    <w:rsid w:val="00742304"/>
    <w:rsid w:val="00742F90"/>
    <w:rsid w:val="00744476"/>
    <w:rsid w:val="00744745"/>
    <w:rsid w:val="007448AB"/>
    <w:rsid w:val="00745F07"/>
    <w:rsid w:val="00747F7D"/>
    <w:rsid w:val="00750025"/>
    <w:rsid w:val="00752387"/>
    <w:rsid w:val="007534E0"/>
    <w:rsid w:val="007549DA"/>
    <w:rsid w:val="00755711"/>
    <w:rsid w:val="00755C1F"/>
    <w:rsid w:val="007566EB"/>
    <w:rsid w:val="00757F65"/>
    <w:rsid w:val="00760117"/>
    <w:rsid w:val="007601B9"/>
    <w:rsid w:val="007608E2"/>
    <w:rsid w:val="00760FD5"/>
    <w:rsid w:val="00761B80"/>
    <w:rsid w:val="00763080"/>
    <w:rsid w:val="0076399F"/>
    <w:rsid w:val="00763BD3"/>
    <w:rsid w:val="007648C0"/>
    <w:rsid w:val="00765918"/>
    <w:rsid w:val="00765D14"/>
    <w:rsid w:val="00765E27"/>
    <w:rsid w:val="00766FA9"/>
    <w:rsid w:val="0077181E"/>
    <w:rsid w:val="00771903"/>
    <w:rsid w:val="00771926"/>
    <w:rsid w:val="00771FEF"/>
    <w:rsid w:val="00772A47"/>
    <w:rsid w:val="00773557"/>
    <w:rsid w:val="007744F3"/>
    <w:rsid w:val="0077680E"/>
    <w:rsid w:val="00777C5E"/>
    <w:rsid w:val="00781CB3"/>
    <w:rsid w:val="00782D0B"/>
    <w:rsid w:val="007830C5"/>
    <w:rsid w:val="00785745"/>
    <w:rsid w:val="00785AD9"/>
    <w:rsid w:val="00786892"/>
    <w:rsid w:val="00790783"/>
    <w:rsid w:val="00791629"/>
    <w:rsid w:val="00792A67"/>
    <w:rsid w:val="007934D6"/>
    <w:rsid w:val="00795BDB"/>
    <w:rsid w:val="00796550"/>
    <w:rsid w:val="00796E48"/>
    <w:rsid w:val="007A100A"/>
    <w:rsid w:val="007A241C"/>
    <w:rsid w:val="007A302A"/>
    <w:rsid w:val="007A3C71"/>
    <w:rsid w:val="007A70AF"/>
    <w:rsid w:val="007B196A"/>
    <w:rsid w:val="007B1BF6"/>
    <w:rsid w:val="007B2241"/>
    <w:rsid w:val="007B23CB"/>
    <w:rsid w:val="007B2FDC"/>
    <w:rsid w:val="007B455C"/>
    <w:rsid w:val="007B4C60"/>
    <w:rsid w:val="007B5D56"/>
    <w:rsid w:val="007B5E5D"/>
    <w:rsid w:val="007B6458"/>
    <w:rsid w:val="007B70BB"/>
    <w:rsid w:val="007B777F"/>
    <w:rsid w:val="007B7C43"/>
    <w:rsid w:val="007C0EBE"/>
    <w:rsid w:val="007C1052"/>
    <w:rsid w:val="007C22B6"/>
    <w:rsid w:val="007C23CC"/>
    <w:rsid w:val="007C3381"/>
    <w:rsid w:val="007C3F26"/>
    <w:rsid w:val="007C56E1"/>
    <w:rsid w:val="007C730C"/>
    <w:rsid w:val="007D09FE"/>
    <w:rsid w:val="007D0D23"/>
    <w:rsid w:val="007D2C9E"/>
    <w:rsid w:val="007D4420"/>
    <w:rsid w:val="007D5ED1"/>
    <w:rsid w:val="007D74FC"/>
    <w:rsid w:val="007D76F8"/>
    <w:rsid w:val="007D7E9A"/>
    <w:rsid w:val="007E2F46"/>
    <w:rsid w:val="007E3074"/>
    <w:rsid w:val="007E3A47"/>
    <w:rsid w:val="007E4A28"/>
    <w:rsid w:val="007E5770"/>
    <w:rsid w:val="007F0A88"/>
    <w:rsid w:val="007F2619"/>
    <w:rsid w:val="007F2E97"/>
    <w:rsid w:val="007F4200"/>
    <w:rsid w:val="007F4539"/>
    <w:rsid w:val="007F46EE"/>
    <w:rsid w:val="007F5BE5"/>
    <w:rsid w:val="007F6566"/>
    <w:rsid w:val="007F7421"/>
    <w:rsid w:val="00800251"/>
    <w:rsid w:val="00802678"/>
    <w:rsid w:val="00803EDE"/>
    <w:rsid w:val="008042F1"/>
    <w:rsid w:val="0080696B"/>
    <w:rsid w:val="00806ABB"/>
    <w:rsid w:val="00806FED"/>
    <w:rsid w:val="008104D3"/>
    <w:rsid w:val="008113AB"/>
    <w:rsid w:val="008149CE"/>
    <w:rsid w:val="00820C22"/>
    <w:rsid w:val="0082127B"/>
    <w:rsid w:val="0082295B"/>
    <w:rsid w:val="008230C9"/>
    <w:rsid w:val="008240C5"/>
    <w:rsid w:val="0082636B"/>
    <w:rsid w:val="008276E9"/>
    <w:rsid w:val="008304C3"/>
    <w:rsid w:val="008308D7"/>
    <w:rsid w:val="0083336D"/>
    <w:rsid w:val="00834E05"/>
    <w:rsid w:val="0083597C"/>
    <w:rsid w:val="008365D5"/>
    <w:rsid w:val="00836727"/>
    <w:rsid w:val="0083796E"/>
    <w:rsid w:val="00840E8A"/>
    <w:rsid w:val="00841749"/>
    <w:rsid w:val="00845A89"/>
    <w:rsid w:val="00846D0B"/>
    <w:rsid w:val="0084782B"/>
    <w:rsid w:val="008478BB"/>
    <w:rsid w:val="008506A8"/>
    <w:rsid w:val="008531DD"/>
    <w:rsid w:val="00853DD2"/>
    <w:rsid w:val="00854E3D"/>
    <w:rsid w:val="00855AFF"/>
    <w:rsid w:val="00855ED0"/>
    <w:rsid w:val="008615E7"/>
    <w:rsid w:val="00861C94"/>
    <w:rsid w:val="00862A56"/>
    <w:rsid w:val="00863EC4"/>
    <w:rsid w:val="008666F3"/>
    <w:rsid w:val="00867F50"/>
    <w:rsid w:val="00870680"/>
    <w:rsid w:val="008716A2"/>
    <w:rsid w:val="00872895"/>
    <w:rsid w:val="0087556B"/>
    <w:rsid w:val="008755CA"/>
    <w:rsid w:val="0087609A"/>
    <w:rsid w:val="00876ADE"/>
    <w:rsid w:val="0088025E"/>
    <w:rsid w:val="0088034F"/>
    <w:rsid w:val="008860E0"/>
    <w:rsid w:val="008861B2"/>
    <w:rsid w:val="00893E94"/>
    <w:rsid w:val="00894785"/>
    <w:rsid w:val="00894A0E"/>
    <w:rsid w:val="00894D56"/>
    <w:rsid w:val="008A18C0"/>
    <w:rsid w:val="008A476C"/>
    <w:rsid w:val="008A5635"/>
    <w:rsid w:val="008A6890"/>
    <w:rsid w:val="008B01A7"/>
    <w:rsid w:val="008B1C62"/>
    <w:rsid w:val="008B2C6F"/>
    <w:rsid w:val="008B5811"/>
    <w:rsid w:val="008B5C2D"/>
    <w:rsid w:val="008B73DE"/>
    <w:rsid w:val="008C11BB"/>
    <w:rsid w:val="008C1A0F"/>
    <w:rsid w:val="008C2377"/>
    <w:rsid w:val="008C270D"/>
    <w:rsid w:val="008C342F"/>
    <w:rsid w:val="008C39B2"/>
    <w:rsid w:val="008C3E91"/>
    <w:rsid w:val="008C5262"/>
    <w:rsid w:val="008C5FA5"/>
    <w:rsid w:val="008C7C35"/>
    <w:rsid w:val="008C7D03"/>
    <w:rsid w:val="008D04B7"/>
    <w:rsid w:val="008D0F0A"/>
    <w:rsid w:val="008D104D"/>
    <w:rsid w:val="008D1650"/>
    <w:rsid w:val="008D305E"/>
    <w:rsid w:val="008D31DE"/>
    <w:rsid w:val="008D37D8"/>
    <w:rsid w:val="008D73CC"/>
    <w:rsid w:val="008E0CD6"/>
    <w:rsid w:val="008E2062"/>
    <w:rsid w:val="008E2571"/>
    <w:rsid w:val="008E3B9F"/>
    <w:rsid w:val="008E4E06"/>
    <w:rsid w:val="008E5D4C"/>
    <w:rsid w:val="008F105D"/>
    <w:rsid w:val="008F27D4"/>
    <w:rsid w:val="008F30F8"/>
    <w:rsid w:val="008F394A"/>
    <w:rsid w:val="008F3B39"/>
    <w:rsid w:val="008F527E"/>
    <w:rsid w:val="008F5655"/>
    <w:rsid w:val="008F5DB9"/>
    <w:rsid w:val="0090240B"/>
    <w:rsid w:val="00903230"/>
    <w:rsid w:val="00903646"/>
    <w:rsid w:val="00903AE5"/>
    <w:rsid w:val="00903F37"/>
    <w:rsid w:val="0090471F"/>
    <w:rsid w:val="0090513C"/>
    <w:rsid w:val="00910B25"/>
    <w:rsid w:val="00912251"/>
    <w:rsid w:val="00912DFF"/>
    <w:rsid w:val="009137BA"/>
    <w:rsid w:val="00913CAF"/>
    <w:rsid w:val="00914CA4"/>
    <w:rsid w:val="00914F6A"/>
    <w:rsid w:val="009157E0"/>
    <w:rsid w:val="00916F10"/>
    <w:rsid w:val="0091787B"/>
    <w:rsid w:val="00920A5B"/>
    <w:rsid w:val="00920B17"/>
    <w:rsid w:val="009215FD"/>
    <w:rsid w:val="00921AE4"/>
    <w:rsid w:val="0092215B"/>
    <w:rsid w:val="00925F89"/>
    <w:rsid w:val="00931ED1"/>
    <w:rsid w:val="009331EE"/>
    <w:rsid w:val="0093517B"/>
    <w:rsid w:val="00935578"/>
    <w:rsid w:val="00936AAA"/>
    <w:rsid w:val="00940FB1"/>
    <w:rsid w:val="00941BE1"/>
    <w:rsid w:val="00942C28"/>
    <w:rsid w:val="0094473D"/>
    <w:rsid w:val="0094526D"/>
    <w:rsid w:val="009452DF"/>
    <w:rsid w:val="009461E8"/>
    <w:rsid w:val="0094676B"/>
    <w:rsid w:val="009467B3"/>
    <w:rsid w:val="00946E95"/>
    <w:rsid w:val="009472A1"/>
    <w:rsid w:val="00947B9D"/>
    <w:rsid w:val="00951093"/>
    <w:rsid w:val="009522F3"/>
    <w:rsid w:val="009528D8"/>
    <w:rsid w:val="00952C14"/>
    <w:rsid w:val="009546E1"/>
    <w:rsid w:val="009557D7"/>
    <w:rsid w:val="00956C72"/>
    <w:rsid w:val="00956FA1"/>
    <w:rsid w:val="009610B7"/>
    <w:rsid w:val="00961856"/>
    <w:rsid w:val="00961E15"/>
    <w:rsid w:val="0096211E"/>
    <w:rsid w:val="009633AE"/>
    <w:rsid w:val="00963960"/>
    <w:rsid w:val="00963D67"/>
    <w:rsid w:val="009642C1"/>
    <w:rsid w:val="009652A0"/>
    <w:rsid w:val="00965E4B"/>
    <w:rsid w:val="0096757F"/>
    <w:rsid w:val="00970961"/>
    <w:rsid w:val="00971FC4"/>
    <w:rsid w:val="00971FFD"/>
    <w:rsid w:val="0097244C"/>
    <w:rsid w:val="009729BD"/>
    <w:rsid w:val="0097341F"/>
    <w:rsid w:val="009744DA"/>
    <w:rsid w:val="00975EB3"/>
    <w:rsid w:val="009762D6"/>
    <w:rsid w:val="00977B66"/>
    <w:rsid w:val="009800AC"/>
    <w:rsid w:val="00981DEF"/>
    <w:rsid w:val="009838CF"/>
    <w:rsid w:val="00984904"/>
    <w:rsid w:val="00984BAE"/>
    <w:rsid w:val="0098517D"/>
    <w:rsid w:val="00985FFF"/>
    <w:rsid w:val="009863EC"/>
    <w:rsid w:val="00986964"/>
    <w:rsid w:val="00986B20"/>
    <w:rsid w:val="009923FC"/>
    <w:rsid w:val="00992854"/>
    <w:rsid w:val="00992D2C"/>
    <w:rsid w:val="00994899"/>
    <w:rsid w:val="0099631E"/>
    <w:rsid w:val="009975B9"/>
    <w:rsid w:val="00997BBB"/>
    <w:rsid w:val="009A2086"/>
    <w:rsid w:val="009A383E"/>
    <w:rsid w:val="009A3949"/>
    <w:rsid w:val="009A4DFC"/>
    <w:rsid w:val="009A5C9F"/>
    <w:rsid w:val="009A6491"/>
    <w:rsid w:val="009B0E70"/>
    <w:rsid w:val="009B3866"/>
    <w:rsid w:val="009B6215"/>
    <w:rsid w:val="009B657E"/>
    <w:rsid w:val="009B7575"/>
    <w:rsid w:val="009B7BBF"/>
    <w:rsid w:val="009C0DF5"/>
    <w:rsid w:val="009C30B8"/>
    <w:rsid w:val="009C519F"/>
    <w:rsid w:val="009C5FC8"/>
    <w:rsid w:val="009C7681"/>
    <w:rsid w:val="009D1F56"/>
    <w:rsid w:val="009D1F8C"/>
    <w:rsid w:val="009D32A5"/>
    <w:rsid w:val="009D3BD8"/>
    <w:rsid w:val="009D40D7"/>
    <w:rsid w:val="009D505D"/>
    <w:rsid w:val="009D5451"/>
    <w:rsid w:val="009D6F37"/>
    <w:rsid w:val="009E0DC7"/>
    <w:rsid w:val="009E1FEC"/>
    <w:rsid w:val="009E2534"/>
    <w:rsid w:val="009E3C6A"/>
    <w:rsid w:val="009E4A67"/>
    <w:rsid w:val="009E5962"/>
    <w:rsid w:val="009E5C3F"/>
    <w:rsid w:val="009E5E04"/>
    <w:rsid w:val="009F0D42"/>
    <w:rsid w:val="009F2084"/>
    <w:rsid w:val="009F2627"/>
    <w:rsid w:val="009F2814"/>
    <w:rsid w:val="009F4026"/>
    <w:rsid w:val="009F4365"/>
    <w:rsid w:val="009F53DD"/>
    <w:rsid w:val="009F5FF1"/>
    <w:rsid w:val="009F6370"/>
    <w:rsid w:val="009F7105"/>
    <w:rsid w:val="009F7DE5"/>
    <w:rsid w:val="00A005FD"/>
    <w:rsid w:val="00A00839"/>
    <w:rsid w:val="00A00873"/>
    <w:rsid w:val="00A00A46"/>
    <w:rsid w:val="00A018B1"/>
    <w:rsid w:val="00A05066"/>
    <w:rsid w:val="00A05F2B"/>
    <w:rsid w:val="00A05FF2"/>
    <w:rsid w:val="00A06032"/>
    <w:rsid w:val="00A06039"/>
    <w:rsid w:val="00A070DF"/>
    <w:rsid w:val="00A14903"/>
    <w:rsid w:val="00A151FF"/>
    <w:rsid w:val="00A15947"/>
    <w:rsid w:val="00A15BFD"/>
    <w:rsid w:val="00A15F94"/>
    <w:rsid w:val="00A21C9B"/>
    <w:rsid w:val="00A2379A"/>
    <w:rsid w:val="00A24D32"/>
    <w:rsid w:val="00A267A3"/>
    <w:rsid w:val="00A269AA"/>
    <w:rsid w:val="00A27AC8"/>
    <w:rsid w:val="00A315F3"/>
    <w:rsid w:val="00A31E0C"/>
    <w:rsid w:val="00A3212C"/>
    <w:rsid w:val="00A344FC"/>
    <w:rsid w:val="00A345D2"/>
    <w:rsid w:val="00A34793"/>
    <w:rsid w:val="00A34E24"/>
    <w:rsid w:val="00A36338"/>
    <w:rsid w:val="00A36DDB"/>
    <w:rsid w:val="00A370D4"/>
    <w:rsid w:val="00A3774B"/>
    <w:rsid w:val="00A41FA8"/>
    <w:rsid w:val="00A42010"/>
    <w:rsid w:val="00A43584"/>
    <w:rsid w:val="00A45178"/>
    <w:rsid w:val="00A4553A"/>
    <w:rsid w:val="00A458B2"/>
    <w:rsid w:val="00A46A43"/>
    <w:rsid w:val="00A5007B"/>
    <w:rsid w:val="00A53C79"/>
    <w:rsid w:val="00A56F79"/>
    <w:rsid w:val="00A57242"/>
    <w:rsid w:val="00A57805"/>
    <w:rsid w:val="00A60CFD"/>
    <w:rsid w:val="00A612CD"/>
    <w:rsid w:val="00A61388"/>
    <w:rsid w:val="00A6177D"/>
    <w:rsid w:val="00A62E24"/>
    <w:rsid w:val="00A63471"/>
    <w:rsid w:val="00A64F97"/>
    <w:rsid w:val="00A679D9"/>
    <w:rsid w:val="00A67D83"/>
    <w:rsid w:val="00A71182"/>
    <w:rsid w:val="00A73597"/>
    <w:rsid w:val="00A73DE4"/>
    <w:rsid w:val="00A8002B"/>
    <w:rsid w:val="00A80FD5"/>
    <w:rsid w:val="00A82D9E"/>
    <w:rsid w:val="00A82F94"/>
    <w:rsid w:val="00A8393C"/>
    <w:rsid w:val="00A84D00"/>
    <w:rsid w:val="00A87534"/>
    <w:rsid w:val="00A90970"/>
    <w:rsid w:val="00A91A3F"/>
    <w:rsid w:val="00A932EE"/>
    <w:rsid w:val="00A93F6E"/>
    <w:rsid w:val="00A968AB"/>
    <w:rsid w:val="00A9758B"/>
    <w:rsid w:val="00A97714"/>
    <w:rsid w:val="00AA0394"/>
    <w:rsid w:val="00AA24C0"/>
    <w:rsid w:val="00AA386A"/>
    <w:rsid w:val="00AA5746"/>
    <w:rsid w:val="00AA5A06"/>
    <w:rsid w:val="00AA6430"/>
    <w:rsid w:val="00AA6AB7"/>
    <w:rsid w:val="00AA7D31"/>
    <w:rsid w:val="00AB00AD"/>
    <w:rsid w:val="00AB1552"/>
    <w:rsid w:val="00AB293C"/>
    <w:rsid w:val="00AB3D0B"/>
    <w:rsid w:val="00AB3EC6"/>
    <w:rsid w:val="00AB4491"/>
    <w:rsid w:val="00AB5817"/>
    <w:rsid w:val="00AC2B38"/>
    <w:rsid w:val="00AC421F"/>
    <w:rsid w:val="00AC48B0"/>
    <w:rsid w:val="00AC4E30"/>
    <w:rsid w:val="00AC63A4"/>
    <w:rsid w:val="00AC7119"/>
    <w:rsid w:val="00AD05E1"/>
    <w:rsid w:val="00AD2D92"/>
    <w:rsid w:val="00AD489E"/>
    <w:rsid w:val="00AD4BDA"/>
    <w:rsid w:val="00AD64FF"/>
    <w:rsid w:val="00AD6CE5"/>
    <w:rsid w:val="00AD76C8"/>
    <w:rsid w:val="00AE10CC"/>
    <w:rsid w:val="00AE3A5E"/>
    <w:rsid w:val="00AE6E8A"/>
    <w:rsid w:val="00AF04B7"/>
    <w:rsid w:val="00AF0741"/>
    <w:rsid w:val="00AF164F"/>
    <w:rsid w:val="00AF1ECF"/>
    <w:rsid w:val="00AF2034"/>
    <w:rsid w:val="00AF2346"/>
    <w:rsid w:val="00AF2724"/>
    <w:rsid w:val="00AF48D8"/>
    <w:rsid w:val="00AF6D6E"/>
    <w:rsid w:val="00B00DB5"/>
    <w:rsid w:val="00B02C19"/>
    <w:rsid w:val="00B03519"/>
    <w:rsid w:val="00B03F5B"/>
    <w:rsid w:val="00B0485C"/>
    <w:rsid w:val="00B05161"/>
    <w:rsid w:val="00B062C3"/>
    <w:rsid w:val="00B073F4"/>
    <w:rsid w:val="00B07D3D"/>
    <w:rsid w:val="00B10384"/>
    <w:rsid w:val="00B10FD2"/>
    <w:rsid w:val="00B1134A"/>
    <w:rsid w:val="00B118C9"/>
    <w:rsid w:val="00B12EC1"/>
    <w:rsid w:val="00B14C75"/>
    <w:rsid w:val="00B14E79"/>
    <w:rsid w:val="00B16F09"/>
    <w:rsid w:val="00B21412"/>
    <w:rsid w:val="00B21F8F"/>
    <w:rsid w:val="00B225EF"/>
    <w:rsid w:val="00B22686"/>
    <w:rsid w:val="00B22DA1"/>
    <w:rsid w:val="00B2333C"/>
    <w:rsid w:val="00B24210"/>
    <w:rsid w:val="00B275FE"/>
    <w:rsid w:val="00B30116"/>
    <w:rsid w:val="00B31835"/>
    <w:rsid w:val="00B324B8"/>
    <w:rsid w:val="00B3484B"/>
    <w:rsid w:val="00B34B8B"/>
    <w:rsid w:val="00B3528D"/>
    <w:rsid w:val="00B40E7A"/>
    <w:rsid w:val="00B41045"/>
    <w:rsid w:val="00B42539"/>
    <w:rsid w:val="00B4299B"/>
    <w:rsid w:val="00B447BD"/>
    <w:rsid w:val="00B46948"/>
    <w:rsid w:val="00B50A68"/>
    <w:rsid w:val="00B50CD7"/>
    <w:rsid w:val="00B50FF4"/>
    <w:rsid w:val="00B51560"/>
    <w:rsid w:val="00B51BE1"/>
    <w:rsid w:val="00B51DF6"/>
    <w:rsid w:val="00B51F4B"/>
    <w:rsid w:val="00B533A0"/>
    <w:rsid w:val="00B53A10"/>
    <w:rsid w:val="00B544CF"/>
    <w:rsid w:val="00B55EA4"/>
    <w:rsid w:val="00B571DF"/>
    <w:rsid w:val="00B57205"/>
    <w:rsid w:val="00B61F25"/>
    <w:rsid w:val="00B623FE"/>
    <w:rsid w:val="00B62AE6"/>
    <w:rsid w:val="00B63DC5"/>
    <w:rsid w:val="00B64FC4"/>
    <w:rsid w:val="00B65CE4"/>
    <w:rsid w:val="00B660A3"/>
    <w:rsid w:val="00B70782"/>
    <w:rsid w:val="00B72983"/>
    <w:rsid w:val="00B730C3"/>
    <w:rsid w:val="00B742E0"/>
    <w:rsid w:val="00B755BA"/>
    <w:rsid w:val="00B758C2"/>
    <w:rsid w:val="00B77497"/>
    <w:rsid w:val="00B8077B"/>
    <w:rsid w:val="00B8112B"/>
    <w:rsid w:val="00B817CE"/>
    <w:rsid w:val="00B827E6"/>
    <w:rsid w:val="00B82A6B"/>
    <w:rsid w:val="00B830F9"/>
    <w:rsid w:val="00B835A4"/>
    <w:rsid w:val="00B83845"/>
    <w:rsid w:val="00B84D94"/>
    <w:rsid w:val="00B8575B"/>
    <w:rsid w:val="00B85AF9"/>
    <w:rsid w:val="00B90A3C"/>
    <w:rsid w:val="00B912D1"/>
    <w:rsid w:val="00B9278D"/>
    <w:rsid w:val="00B929C6"/>
    <w:rsid w:val="00B942D6"/>
    <w:rsid w:val="00B95BD3"/>
    <w:rsid w:val="00B96036"/>
    <w:rsid w:val="00B97900"/>
    <w:rsid w:val="00BA028C"/>
    <w:rsid w:val="00BA2992"/>
    <w:rsid w:val="00BA3330"/>
    <w:rsid w:val="00BA3AB8"/>
    <w:rsid w:val="00BA45B2"/>
    <w:rsid w:val="00BA58BC"/>
    <w:rsid w:val="00BB2EFE"/>
    <w:rsid w:val="00BB30AF"/>
    <w:rsid w:val="00BB31FE"/>
    <w:rsid w:val="00BB4D02"/>
    <w:rsid w:val="00BB7203"/>
    <w:rsid w:val="00BB73DC"/>
    <w:rsid w:val="00BB7AC0"/>
    <w:rsid w:val="00BC03AA"/>
    <w:rsid w:val="00BC1ADA"/>
    <w:rsid w:val="00BC5379"/>
    <w:rsid w:val="00BC60F7"/>
    <w:rsid w:val="00BC761B"/>
    <w:rsid w:val="00BC7D85"/>
    <w:rsid w:val="00BD0D63"/>
    <w:rsid w:val="00BD130F"/>
    <w:rsid w:val="00BD20D0"/>
    <w:rsid w:val="00BD2E70"/>
    <w:rsid w:val="00BD2F4E"/>
    <w:rsid w:val="00BD3A58"/>
    <w:rsid w:val="00BD3C0B"/>
    <w:rsid w:val="00BD4D62"/>
    <w:rsid w:val="00BD5173"/>
    <w:rsid w:val="00BD53FF"/>
    <w:rsid w:val="00BD5784"/>
    <w:rsid w:val="00BD7287"/>
    <w:rsid w:val="00BD7B09"/>
    <w:rsid w:val="00BE0324"/>
    <w:rsid w:val="00BE0628"/>
    <w:rsid w:val="00BE2680"/>
    <w:rsid w:val="00BE3DC9"/>
    <w:rsid w:val="00BE40C7"/>
    <w:rsid w:val="00BE40D0"/>
    <w:rsid w:val="00BE4361"/>
    <w:rsid w:val="00BE4699"/>
    <w:rsid w:val="00BE5358"/>
    <w:rsid w:val="00BE54EE"/>
    <w:rsid w:val="00BE6CEB"/>
    <w:rsid w:val="00BF0BA5"/>
    <w:rsid w:val="00BF3DC8"/>
    <w:rsid w:val="00BF451B"/>
    <w:rsid w:val="00BF71DF"/>
    <w:rsid w:val="00BF7A11"/>
    <w:rsid w:val="00C0008A"/>
    <w:rsid w:val="00C021E1"/>
    <w:rsid w:val="00C027C8"/>
    <w:rsid w:val="00C0452F"/>
    <w:rsid w:val="00C0551C"/>
    <w:rsid w:val="00C06ABE"/>
    <w:rsid w:val="00C07DAD"/>
    <w:rsid w:val="00C11C5E"/>
    <w:rsid w:val="00C11D43"/>
    <w:rsid w:val="00C121A5"/>
    <w:rsid w:val="00C121CD"/>
    <w:rsid w:val="00C123DF"/>
    <w:rsid w:val="00C12490"/>
    <w:rsid w:val="00C12688"/>
    <w:rsid w:val="00C12FFB"/>
    <w:rsid w:val="00C15E94"/>
    <w:rsid w:val="00C16007"/>
    <w:rsid w:val="00C1674C"/>
    <w:rsid w:val="00C167C0"/>
    <w:rsid w:val="00C16962"/>
    <w:rsid w:val="00C20C47"/>
    <w:rsid w:val="00C22B37"/>
    <w:rsid w:val="00C24180"/>
    <w:rsid w:val="00C24256"/>
    <w:rsid w:val="00C242F1"/>
    <w:rsid w:val="00C24741"/>
    <w:rsid w:val="00C25509"/>
    <w:rsid w:val="00C26356"/>
    <w:rsid w:val="00C2733E"/>
    <w:rsid w:val="00C278C8"/>
    <w:rsid w:val="00C309BA"/>
    <w:rsid w:val="00C34DB3"/>
    <w:rsid w:val="00C35095"/>
    <w:rsid w:val="00C36FE7"/>
    <w:rsid w:val="00C372A6"/>
    <w:rsid w:val="00C37A5B"/>
    <w:rsid w:val="00C37B2B"/>
    <w:rsid w:val="00C400C3"/>
    <w:rsid w:val="00C41C65"/>
    <w:rsid w:val="00C44783"/>
    <w:rsid w:val="00C45370"/>
    <w:rsid w:val="00C45535"/>
    <w:rsid w:val="00C45C6B"/>
    <w:rsid w:val="00C45FE1"/>
    <w:rsid w:val="00C462C2"/>
    <w:rsid w:val="00C470C5"/>
    <w:rsid w:val="00C50708"/>
    <w:rsid w:val="00C50EF4"/>
    <w:rsid w:val="00C52EBD"/>
    <w:rsid w:val="00C53FF3"/>
    <w:rsid w:val="00C544BA"/>
    <w:rsid w:val="00C57292"/>
    <w:rsid w:val="00C57DF9"/>
    <w:rsid w:val="00C61477"/>
    <w:rsid w:val="00C62459"/>
    <w:rsid w:val="00C62CB4"/>
    <w:rsid w:val="00C62FBB"/>
    <w:rsid w:val="00C6339D"/>
    <w:rsid w:val="00C6420B"/>
    <w:rsid w:val="00C6464F"/>
    <w:rsid w:val="00C66064"/>
    <w:rsid w:val="00C665E6"/>
    <w:rsid w:val="00C669FE"/>
    <w:rsid w:val="00C67095"/>
    <w:rsid w:val="00C7027A"/>
    <w:rsid w:val="00C711FD"/>
    <w:rsid w:val="00C71B23"/>
    <w:rsid w:val="00C71C13"/>
    <w:rsid w:val="00C74083"/>
    <w:rsid w:val="00C76E48"/>
    <w:rsid w:val="00C80DC4"/>
    <w:rsid w:val="00C826C6"/>
    <w:rsid w:val="00C82B45"/>
    <w:rsid w:val="00C83072"/>
    <w:rsid w:val="00C84B25"/>
    <w:rsid w:val="00C858E2"/>
    <w:rsid w:val="00C85E0B"/>
    <w:rsid w:val="00C91050"/>
    <w:rsid w:val="00C933FD"/>
    <w:rsid w:val="00C9360F"/>
    <w:rsid w:val="00C937F5"/>
    <w:rsid w:val="00C9431C"/>
    <w:rsid w:val="00C95BEB"/>
    <w:rsid w:val="00C96575"/>
    <w:rsid w:val="00C97FE3"/>
    <w:rsid w:val="00CA0167"/>
    <w:rsid w:val="00CA0761"/>
    <w:rsid w:val="00CA3C91"/>
    <w:rsid w:val="00CA6C81"/>
    <w:rsid w:val="00CA7E33"/>
    <w:rsid w:val="00CB003A"/>
    <w:rsid w:val="00CB0D69"/>
    <w:rsid w:val="00CB1D29"/>
    <w:rsid w:val="00CB1E52"/>
    <w:rsid w:val="00CB269A"/>
    <w:rsid w:val="00CB2AEF"/>
    <w:rsid w:val="00CB2F1A"/>
    <w:rsid w:val="00CB416E"/>
    <w:rsid w:val="00CB5B79"/>
    <w:rsid w:val="00CB780C"/>
    <w:rsid w:val="00CC18FB"/>
    <w:rsid w:val="00CC1B3C"/>
    <w:rsid w:val="00CC39C2"/>
    <w:rsid w:val="00CC3AB1"/>
    <w:rsid w:val="00CC511A"/>
    <w:rsid w:val="00CC513E"/>
    <w:rsid w:val="00CC74F6"/>
    <w:rsid w:val="00CC7623"/>
    <w:rsid w:val="00CC7721"/>
    <w:rsid w:val="00CD3A10"/>
    <w:rsid w:val="00CD5B90"/>
    <w:rsid w:val="00CE05F7"/>
    <w:rsid w:val="00CE0657"/>
    <w:rsid w:val="00CE22C7"/>
    <w:rsid w:val="00CE3AE7"/>
    <w:rsid w:val="00CE572E"/>
    <w:rsid w:val="00CE68AC"/>
    <w:rsid w:val="00CE7028"/>
    <w:rsid w:val="00CE71FF"/>
    <w:rsid w:val="00CE777C"/>
    <w:rsid w:val="00CF105F"/>
    <w:rsid w:val="00CF43AB"/>
    <w:rsid w:val="00CF4419"/>
    <w:rsid w:val="00CF57DA"/>
    <w:rsid w:val="00CF699A"/>
    <w:rsid w:val="00CF747E"/>
    <w:rsid w:val="00D00A38"/>
    <w:rsid w:val="00D01695"/>
    <w:rsid w:val="00D01C6C"/>
    <w:rsid w:val="00D01DF7"/>
    <w:rsid w:val="00D043BD"/>
    <w:rsid w:val="00D048B3"/>
    <w:rsid w:val="00D05DA2"/>
    <w:rsid w:val="00D1113E"/>
    <w:rsid w:val="00D126D9"/>
    <w:rsid w:val="00D12BB9"/>
    <w:rsid w:val="00D139A3"/>
    <w:rsid w:val="00D140E6"/>
    <w:rsid w:val="00D17207"/>
    <w:rsid w:val="00D17CA4"/>
    <w:rsid w:val="00D208A6"/>
    <w:rsid w:val="00D20DEF"/>
    <w:rsid w:val="00D22F15"/>
    <w:rsid w:val="00D2437C"/>
    <w:rsid w:val="00D3103C"/>
    <w:rsid w:val="00D3285E"/>
    <w:rsid w:val="00D336EF"/>
    <w:rsid w:val="00D347D4"/>
    <w:rsid w:val="00D35243"/>
    <w:rsid w:val="00D3543E"/>
    <w:rsid w:val="00D357B1"/>
    <w:rsid w:val="00D36449"/>
    <w:rsid w:val="00D36A4F"/>
    <w:rsid w:val="00D36B36"/>
    <w:rsid w:val="00D41414"/>
    <w:rsid w:val="00D4289C"/>
    <w:rsid w:val="00D42B0D"/>
    <w:rsid w:val="00D42E7C"/>
    <w:rsid w:val="00D436A5"/>
    <w:rsid w:val="00D47838"/>
    <w:rsid w:val="00D47BEF"/>
    <w:rsid w:val="00D47DFD"/>
    <w:rsid w:val="00D5183F"/>
    <w:rsid w:val="00D51C04"/>
    <w:rsid w:val="00D5386C"/>
    <w:rsid w:val="00D542DB"/>
    <w:rsid w:val="00D56663"/>
    <w:rsid w:val="00D57A93"/>
    <w:rsid w:val="00D63381"/>
    <w:rsid w:val="00D63E2D"/>
    <w:rsid w:val="00D64D54"/>
    <w:rsid w:val="00D66C15"/>
    <w:rsid w:val="00D700EA"/>
    <w:rsid w:val="00D71AC2"/>
    <w:rsid w:val="00D71E24"/>
    <w:rsid w:val="00D72522"/>
    <w:rsid w:val="00D729B6"/>
    <w:rsid w:val="00D734E3"/>
    <w:rsid w:val="00D73A5B"/>
    <w:rsid w:val="00D74341"/>
    <w:rsid w:val="00D74B14"/>
    <w:rsid w:val="00D74F74"/>
    <w:rsid w:val="00D7556A"/>
    <w:rsid w:val="00D75FDA"/>
    <w:rsid w:val="00D82788"/>
    <w:rsid w:val="00D8298F"/>
    <w:rsid w:val="00D84B41"/>
    <w:rsid w:val="00D85DEB"/>
    <w:rsid w:val="00D86DAD"/>
    <w:rsid w:val="00D90F10"/>
    <w:rsid w:val="00D917EA"/>
    <w:rsid w:val="00D91846"/>
    <w:rsid w:val="00D94590"/>
    <w:rsid w:val="00D9616D"/>
    <w:rsid w:val="00D97499"/>
    <w:rsid w:val="00DA099D"/>
    <w:rsid w:val="00DA0A98"/>
    <w:rsid w:val="00DA2047"/>
    <w:rsid w:val="00DA20E0"/>
    <w:rsid w:val="00DA27E9"/>
    <w:rsid w:val="00DA40FA"/>
    <w:rsid w:val="00DB091C"/>
    <w:rsid w:val="00DB15D2"/>
    <w:rsid w:val="00DB45DB"/>
    <w:rsid w:val="00DB5FA1"/>
    <w:rsid w:val="00DB6E93"/>
    <w:rsid w:val="00DC1354"/>
    <w:rsid w:val="00DC2427"/>
    <w:rsid w:val="00DC2A4C"/>
    <w:rsid w:val="00DC301A"/>
    <w:rsid w:val="00DC4B50"/>
    <w:rsid w:val="00DC5425"/>
    <w:rsid w:val="00DC6C61"/>
    <w:rsid w:val="00DD003D"/>
    <w:rsid w:val="00DD0A07"/>
    <w:rsid w:val="00DD0D72"/>
    <w:rsid w:val="00DD0E68"/>
    <w:rsid w:val="00DD238D"/>
    <w:rsid w:val="00DD7FCC"/>
    <w:rsid w:val="00DE0DB7"/>
    <w:rsid w:val="00DE203A"/>
    <w:rsid w:val="00DE2956"/>
    <w:rsid w:val="00DE41D9"/>
    <w:rsid w:val="00DE4446"/>
    <w:rsid w:val="00DE5FB3"/>
    <w:rsid w:val="00DF06F4"/>
    <w:rsid w:val="00DF0707"/>
    <w:rsid w:val="00DF0F45"/>
    <w:rsid w:val="00DF1E1C"/>
    <w:rsid w:val="00DF2621"/>
    <w:rsid w:val="00DF2EF7"/>
    <w:rsid w:val="00DF575A"/>
    <w:rsid w:val="00DF5C02"/>
    <w:rsid w:val="00DF5C37"/>
    <w:rsid w:val="00DF65D9"/>
    <w:rsid w:val="00E01180"/>
    <w:rsid w:val="00E018E6"/>
    <w:rsid w:val="00E04666"/>
    <w:rsid w:val="00E05B0E"/>
    <w:rsid w:val="00E05CE7"/>
    <w:rsid w:val="00E060AA"/>
    <w:rsid w:val="00E06A5A"/>
    <w:rsid w:val="00E07502"/>
    <w:rsid w:val="00E13C57"/>
    <w:rsid w:val="00E13EED"/>
    <w:rsid w:val="00E1496B"/>
    <w:rsid w:val="00E15D7F"/>
    <w:rsid w:val="00E164AE"/>
    <w:rsid w:val="00E169CD"/>
    <w:rsid w:val="00E16D6C"/>
    <w:rsid w:val="00E175DF"/>
    <w:rsid w:val="00E20004"/>
    <w:rsid w:val="00E203C1"/>
    <w:rsid w:val="00E20C66"/>
    <w:rsid w:val="00E21336"/>
    <w:rsid w:val="00E228DC"/>
    <w:rsid w:val="00E261D8"/>
    <w:rsid w:val="00E332F5"/>
    <w:rsid w:val="00E3339D"/>
    <w:rsid w:val="00E35496"/>
    <w:rsid w:val="00E35C93"/>
    <w:rsid w:val="00E35EE9"/>
    <w:rsid w:val="00E36A83"/>
    <w:rsid w:val="00E37FE1"/>
    <w:rsid w:val="00E452FF"/>
    <w:rsid w:val="00E50A73"/>
    <w:rsid w:val="00E510A6"/>
    <w:rsid w:val="00E51655"/>
    <w:rsid w:val="00E52B9B"/>
    <w:rsid w:val="00E5348F"/>
    <w:rsid w:val="00E54B91"/>
    <w:rsid w:val="00E54FA6"/>
    <w:rsid w:val="00E573EC"/>
    <w:rsid w:val="00E57FFA"/>
    <w:rsid w:val="00E60164"/>
    <w:rsid w:val="00E606CC"/>
    <w:rsid w:val="00E63620"/>
    <w:rsid w:val="00E63A52"/>
    <w:rsid w:val="00E6500C"/>
    <w:rsid w:val="00E65A18"/>
    <w:rsid w:val="00E66288"/>
    <w:rsid w:val="00E672C0"/>
    <w:rsid w:val="00E70E55"/>
    <w:rsid w:val="00E723E2"/>
    <w:rsid w:val="00E73BB1"/>
    <w:rsid w:val="00E74228"/>
    <w:rsid w:val="00E74360"/>
    <w:rsid w:val="00E744FC"/>
    <w:rsid w:val="00E7453F"/>
    <w:rsid w:val="00E749C3"/>
    <w:rsid w:val="00E75DFD"/>
    <w:rsid w:val="00E8165C"/>
    <w:rsid w:val="00E82DE4"/>
    <w:rsid w:val="00E85792"/>
    <w:rsid w:val="00E86D2B"/>
    <w:rsid w:val="00E879F3"/>
    <w:rsid w:val="00E900BE"/>
    <w:rsid w:val="00E927A8"/>
    <w:rsid w:val="00E9287A"/>
    <w:rsid w:val="00E92BE5"/>
    <w:rsid w:val="00E934E9"/>
    <w:rsid w:val="00E940A6"/>
    <w:rsid w:val="00E959BF"/>
    <w:rsid w:val="00E961B8"/>
    <w:rsid w:val="00E97B9F"/>
    <w:rsid w:val="00EA0D80"/>
    <w:rsid w:val="00EA1713"/>
    <w:rsid w:val="00EA1D08"/>
    <w:rsid w:val="00EA26AA"/>
    <w:rsid w:val="00EA2FDF"/>
    <w:rsid w:val="00EA3BEF"/>
    <w:rsid w:val="00EA3CA8"/>
    <w:rsid w:val="00EA477A"/>
    <w:rsid w:val="00EA55DA"/>
    <w:rsid w:val="00EA5BE5"/>
    <w:rsid w:val="00EA6330"/>
    <w:rsid w:val="00EB120E"/>
    <w:rsid w:val="00EB19D7"/>
    <w:rsid w:val="00EB1D79"/>
    <w:rsid w:val="00EB2787"/>
    <w:rsid w:val="00EB2A1E"/>
    <w:rsid w:val="00EB2E47"/>
    <w:rsid w:val="00EB3AA2"/>
    <w:rsid w:val="00EB4FB1"/>
    <w:rsid w:val="00EB5F0F"/>
    <w:rsid w:val="00EB6229"/>
    <w:rsid w:val="00EB6476"/>
    <w:rsid w:val="00EB65D3"/>
    <w:rsid w:val="00EB70F9"/>
    <w:rsid w:val="00EB747F"/>
    <w:rsid w:val="00EB7543"/>
    <w:rsid w:val="00EC0D9B"/>
    <w:rsid w:val="00EC1F48"/>
    <w:rsid w:val="00EC21DB"/>
    <w:rsid w:val="00EC2727"/>
    <w:rsid w:val="00EC2872"/>
    <w:rsid w:val="00EC3D56"/>
    <w:rsid w:val="00EC3E64"/>
    <w:rsid w:val="00EC40FF"/>
    <w:rsid w:val="00EC4336"/>
    <w:rsid w:val="00EC453E"/>
    <w:rsid w:val="00EC4D92"/>
    <w:rsid w:val="00EC4DE2"/>
    <w:rsid w:val="00EC59B7"/>
    <w:rsid w:val="00EC5A29"/>
    <w:rsid w:val="00EC6540"/>
    <w:rsid w:val="00ED3706"/>
    <w:rsid w:val="00ED3F0A"/>
    <w:rsid w:val="00ED4194"/>
    <w:rsid w:val="00ED5BDB"/>
    <w:rsid w:val="00ED6621"/>
    <w:rsid w:val="00ED7CCE"/>
    <w:rsid w:val="00EE19E8"/>
    <w:rsid w:val="00EE22B2"/>
    <w:rsid w:val="00EE2841"/>
    <w:rsid w:val="00EE35F7"/>
    <w:rsid w:val="00EE52D3"/>
    <w:rsid w:val="00EF04B8"/>
    <w:rsid w:val="00EF16AA"/>
    <w:rsid w:val="00EF3252"/>
    <w:rsid w:val="00EF3640"/>
    <w:rsid w:val="00EF4055"/>
    <w:rsid w:val="00EF560E"/>
    <w:rsid w:val="00EF5BE2"/>
    <w:rsid w:val="00EF5BF9"/>
    <w:rsid w:val="00EF5E80"/>
    <w:rsid w:val="00F020C7"/>
    <w:rsid w:val="00F03288"/>
    <w:rsid w:val="00F03B3F"/>
    <w:rsid w:val="00F0552A"/>
    <w:rsid w:val="00F06116"/>
    <w:rsid w:val="00F1063D"/>
    <w:rsid w:val="00F10D53"/>
    <w:rsid w:val="00F14160"/>
    <w:rsid w:val="00F14B34"/>
    <w:rsid w:val="00F15737"/>
    <w:rsid w:val="00F15AE7"/>
    <w:rsid w:val="00F17259"/>
    <w:rsid w:val="00F17473"/>
    <w:rsid w:val="00F209D3"/>
    <w:rsid w:val="00F2111A"/>
    <w:rsid w:val="00F21D0C"/>
    <w:rsid w:val="00F2317F"/>
    <w:rsid w:val="00F24F12"/>
    <w:rsid w:val="00F24FE6"/>
    <w:rsid w:val="00F25CA5"/>
    <w:rsid w:val="00F2734C"/>
    <w:rsid w:val="00F27737"/>
    <w:rsid w:val="00F3076D"/>
    <w:rsid w:val="00F30C00"/>
    <w:rsid w:val="00F30CF6"/>
    <w:rsid w:val="00F32BD6"/>
    <w:rsid w:val="00F34810"/>
    <w:rsid w:val="00F353E8"/>
    <w:rsid w:val="00F35673"/>
    <w:rsid w:val="00F364F3"/>
    <w:rsid w:val="00F40748"/>
    <w:rsid w:val="00F41350"/>
    <w:rsid w:val="00F42942"/>
    <w:rsid w:val="00F43765"/>
    <w:rsid w:val="00F44076"/>
    <w:rsid w:val="00F445E2"/>
    <w:rsid w:val="00F46544"/>
    <w:rsid w:val="00F47097"/>
    <w:rsid w:val="00F50104"/>
    <w:rsid w:val="00F50616"/>
    <w:rsid w:val="00F51910"/>
    <w:rsid w:val="00F51973"/>
    <w:rsid w:val="00F52E07"/>
    <w:rsid w:val="00F52E8B"/>
    <w:rsid w:val="00F5710D"/>
    <w:rsid w:val="00F60C3F"/>
    <w:rsid w:val="00F6220B"/>
    <w:rsid w:val="00F6266E"/>
    <w:rsid w:val="00F66380"/>
    <w:rsid w:val="00F67108"/>
    <w:rsid w:val="00F67AD4"/>
    <w:rsid w:val="00F7070E"/>
    <w:rsid w:val="00F7098A"/>
    <w:rsid w:val="00F70B03"/>
    <w:rsid w:val="00F70DF9"/>
    <w:rsid w:val="00F72278"/>
    <w:rsid w:val="00F72C63"/>
    <w:rsid w:val="00F73358"/>
    <w:rsid w:val="00F748D2"/>
    <w:rsid w:val="00F756EA"/>
    <w:rsid w:val="00F76569"/>
    <w:rsid w:val="00F77F4D"/>
    <w:rsid w:val="00F800F5"/>
    <w:rsid w:val="00F807CE"/>
    <w:rsid w:val="00F81B88"/>
    <w:rsid w:val="00F83371"/>
    <w:rsid w:val="00F84059"/>
    <w:rsid w:val="00F85AA1"/>
    <w:rsid w:val="00F86CBB"/>
    <w:rsid w:val="00F87ECC"/>
    <w:rsid w:val="00F905F2"/>
    <w:rsid w:val="00F90837"/>
    <w:rsid w:val="00F91A75"/>
    <w:rsid w:val="00F94FF8"/>
    <w:rsid w:val="00F95692"/>
    <w:rsid w:val="00F96A6F"/>
    <w:rsid w:val="00F977BD"/>
    <w:rsid w:val="00FA17D8"/>
    <w:rsid w:val="00FA19BA"/>
    <w:rsid w:val="00FA1BBF"/>
    <w:rsid w:val="00FA1DF3"/>
    <w:rsid w:val="00FA39E3"/>
    <w:rsid w:val="00FA78AB"/>
    <w:rsid w:val="00FA7BFC"/>
    <w:rsid w:val="00FB1411"/>
    <w:rsid w:val="00FB6325"/>
    <w:rsid w:val="00FB6483"/>
    <w:rsid w:val="00FB68A7"/>
    <w:rsid w:val="00FB795B"/>
    <w:rsid w:val="00FB79E8"/>
    <w:rsid w:val="00FC105B"/>
    <w:rsid w:val="00FC3608"/>
    <w:rsid w:val="00FC411B"/>
    <w:rsid w:val="00FC45FA"/>
    <w:rsid w:val="00FC7265"/>
    <w:rsid w:val="00FC7D9E"/>
    <w:rsid w:val="00FD375E"/>
    <w:rsid w:val="00FD3C5E"/>
    <w:rsid w:val="00FD510F"/>
    <w:rsid w:val="00FD5330"/>
    <w:rsid w:val="00FE0252"/>
    <w:rsid w:val="00FE14C6"/>
    <w:rsid w:val="00FE228F"/>
    <w:rsid w:val="00FE2909"/>
    <w:rsid w:val="00FE2BF4"/>
    <w:rsid w:val="00FE4E6D"/>
    <w:rsid w:val="00FE6139"/>
    <w:rsid w:val="00FE689A"/>
    <w:rsid w:val="00FF0345"/>
    <w:rsid w:val="00FF079F"/>
    <w:rsid w:val="00FF2149"/>
    <w:rsid w:val="00FF314A"/>
    <w:rsid w:val="00FF3F98"/>
    <w:rsid w:val="00FF42F0"/>
    <w:rsid w:val="00FF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EA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E23B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E23B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semiHidden/>
    <w:rsid w:val="001F311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7B5E5D"/>
    <w:rPr>
      <w:rFonts w:cs="Times New Roman"/>
    </w:rPr>
  </w:style>
  <w:style w:type="character" w:styleId="Strong">
    <w:name w:val="Strong"/>
    <w:basedOn w:val="DefaultParagraphFont"/>
    <w:uiPriority w:val="99"/>
    <w:qFormat/>
    <w:locked/>
    <w:rsid w:val="007B5E5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88</Words>
  <Characters>508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Максим</cp:lastModifiedBy>
  <cp:revision>30</cp:revision>
  <dcterms:created xsi:type="dcterms:W3CDTF">2016-01-29T07:57:00Z</dcterms:created>
  <dcterms:modified xsi:type="dcterms:W3CDTF">2016-11-03T08:53:00Z</dcterms:modified>
</cp:coreProperties>
</file>