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92"/>
        <w:gridCol w:w="2376"/>
        <w:gridCol w:w="4181"/>
      </w:tblGrid>
      <w:tr w:rsidR="00853E23" w:rsidRPr="00C84748" w:rsidTr="00C84748">
        <w:trPr>
          <w:trHeight w:val="349"/>
        </w:trPr>
        <w:tc>
          <w:tcPr>
            <w:tcW w:w="2592" w:type="dxa"/>
          </w:tcPr>
          <w:p w:rsidR="00853E23" w:rsidRPr="00C84748" w:rsidRDefault="00853E23" w:rsidP="003600BB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  <w:r w:rsidRPr="00C84748">
              <w:rPr>
                <w:rFonts w:ascii="Times New Roman" w:hAnsi="Times New Roman"/>
                <w:b/>
                <w:sz w:val="20"/>
                <w:szCs w:val="20"/>
              </w:rPr>
              <w:t>Название акции</w:t>
            </w:r>
          </w:p>
        </w:tc>
        <w:tc>
          <w:tcPr>
            <w:tcW w:w="2376" w:type="dxa"/>
          </w:tcPr>
          <w:p w:rsidR="00853E23" w:rsidRPr="00C84748" w:rsidRDefault="00853E23" w:rsidP="003600BB">
            <w:pPr>
              <w:pStyle w:val="NoSpacing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C84748">
              <w:rPr>
                <w:rFonts w:ascii="Times New Roman" w:hAnsi="Times New Roman"/>
                <w:b/>
                <w:sz w:val="20"/>
                <w:szCs w:val="20"/>
              </w:rPr>
              <w:t>Период действия</w:t>
            </w:r>
            <w:r w:rsidRPr="00C8474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*</w:t>
            </w:r>
          </w:p>
        </w:tc>
        <w:tc>
          <w:tcPr>
            <w:tcW w:w="4181" w:type="dxa"/>
          </w:tcPr>
          <w:p w:rsidR="00853E23" w:rsidRPr="00C84748" w:rsidRDefault="00853E23" w:rsidP="003600BB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  <w:r w:rsidRPr="00C84748">
              <w:rPr>
                <w:rFonts w:ascii="Times New Roman" w:hAnsi="Times New Roman"/>
                <w:b/>
                <w:sz w:val="20"/>
                <w:szCs w:val="20"/>
              </w:rPr>
              <w:t>Описание</w:t>
            </w:r>
          </w:p>
        </w:tc>
      </w:tr>
      <w:tr w:rsidR="00853E23" w:rsidRPr="00DD5E59" w:rsidTr="00DD5E59">
        <w:trPr>
          <w:trHeight w:val="211"/>
        </w:trPr>
        <w:tc>
          <w:tcPr>
            <w:tcW w:w="2592" w:type="dxa"/>
          </w:tcPr>
          <w:p w:rsidR="00853E23" w:rsidRPr="00DD5E59" w:rsidRDefault="00853E23" w:rsidP="003600BB">
            <w:pPr>
              <w:pStyle w:val="NoSpacing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D5E59">
              <w:rPr>
                <w:rFonts w:ascii="Times New Roman" w:hAnsi="Times New Roman"/>
                <w:sz w:val="20"/>
                <w:szCs w:val="20"/>
                <w:lang w:val="en-US"/>
              </w:rPr>
              <w:t>%actTitle0%</w:t>
            </w:r>
          </w:p>
        </w:tc>
        <w:tc>
          <w:tcPr>
            <w:tcW w:w="2376" w:type="dxa"/>
          </w:tcPr>
          <w:p w:rsidR="00853E23" w:rsidRPr="00DD5E59" w:rsidRDefault="00853E23" w:rsidP="003600BB">
            <w:pPr>
              <w:pStyle w:val="NoSpacing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D5E59">
              <w:rPr>
                <w:rFonts w:ascii="Times New Roman" w:hAnsi="Times New Roman"/>
                <w:sz w:val="20"/>
                <w:szCs w:val="20"/>
                <w:lang w:val="en-US"/>
              </w:rPr>
              <w:t>%actPeriod0%</w:t>
            </w:r>
          </w:p>
        </w:tc>
        <w:tc>
          <w:tcPr>
            <w:tcW w:w="4181" w:type="dxa"/>
          </w:tcPr>
          <w:p w:rsidR="00853E23" w:rsidRPr="00DD5E59" w:rsidRDefault="00853E23" w:rsidP="003600BB">
            <w:pPr>
              <w:pStyle w:val="NoSpacing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D5E59">
              <w:rPr>
                <w:rFonts w:ascii="Times New Roman" w:hAnsi="Times New Roman"/>
                <w:sz w:val="20"/>
                <w:szCs w:val="20"/>
                <w:lang w:val="en-US"/>
              </w:rPr>
              <w:t>%actDescr0%</w:t>
            </w:r>
          </w:p>
        </w:tc>
      </w:tr>
      <w:tr w:rsidR="00853E23" w:rsidRPr="00DD5E59" w:rsidTr="00DD5E59">
        <w:trPr>
          <w:trHeight w:val="211"/>
        </w:trPr>
        <w:tc>
          <w:tcPr>
            <w:tcW w:w="2592" w:type="dxa"/>
          </w:tcPr>
          <w:p w:rsidR="00853E23" w:rsidRPr="00DD5E59" w:rsidRDefault="00853E23" w:rsidP="003600BB">
            <w:pPr>
              <w:pStyle w:val="NoSpacing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D5E59">
              <w:rPr>
                <w:rFonts w:ascii="Times New Roman" w:hAnsi="Times New Roman"/>
                <w:sz w:val="20"/>
                <w:szCs w:val="20"/>
                <w:lang w:val="en-US"/>
              </w:rPr>
              <w:t>%actTitle1%</w:t>
            </w:r>
          </w:p>
        </w:tc>
        <w:tc>
          <w:tcPr>
            <w:tcW w:w="2376" w:type="dxa"/>
          </w:tcPr>
          <w:p w:rsidR="00853E23" w:rsidRPr="00DD5E59" w:rsidRDefault="00853E23" w:rsidP="003600BB">
            <w:pPr>
              <w:pStyle w:val="NoSpacing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D5E59">
              <w:rPr>
                <w:rFonts w:ascii="Times New Roman" w:hAnsi="Times New Roman"/>
                <w:sz w:val="20"/>
                <w:szCs w:val="20"/>
                <w:lang w:val="en-US"/>
              </w:rPr>
              <w:t>%actPeriod1%</w:t>
            </w:r>
          </w:p>
        </w:tc>
        <w:tc>
          <w:tcPr>
            <w:tcW w:w="4181" w:type="dxa"/>
          </w:tcPr>
          <w:p w:rsidR="00853E23" w:rsidRPr="00DD5E59" w:rsidRDefault="00853E23" w:rsidP="003600BB">
            <w:pPr>
              <w:pStyle w:val="NoSpacing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D5E59">
              <w:rPr>
                <w:rFonts w:ascii="Times New Roman" w:hAnsi="Times New Roman"/>
                <w:sz w:val="20"/>
                <w:szCs w:val="20"/>
                <w:lang w:val="en-US"/>
              </w:rPr>
              <w:t>%actDescr1%</w:t>
            </w:r>
          </w:p>
        </w:tc>
      </w:tr>
      <w:tr w:rsidR="00853E23" w:rsidRPr="00DD5E59" w:rsidTr="00DD5E59">
        <w:trPr>
          <w:trHeight w:val="249"/>
        </w:trPr>
        <w:tc>
          <w:tcPr>
            <w:tcW w:w="2592" w:type="dxa"/>
          </w:tcPr>
          <w:p w:rsidR="00853E23" w:rsidRPr="00DD5E59" w:rsidRDefault="00853E23" w:rsidP="003600BB">
            <w:pPr>
              <w:pStyle w:val="NoSpacing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D5E59">
              <w:rPr>
                <w:rFonts w:ascii="Times New Roman" w:hAnsi="Times New Roman"/>
                <w:sz w:val="20"/>
                <w:szCs w:val="20"/>
                <w:lang w:val="en-US"/>
              </w:rPr>
              <w:t>%actTitle2%</w:t>
            </w:r>
          </w:p>
        </w:tc>
        <w:tc>
          <w:tcPr>
            <w:tcW w:w="2376" w:type="dxa"/>
          </w:tcPr>
          <w:p w:rsidR="00853E23" w:rsidRPr="00DD5E59" w:rsidRDefault="00853E23" w:rsidP="003600BB">
            <w:pPr>
              <w:pStyle w:val="NoSpacing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D5E59">
              <w:rPr>
                <w:rFonts w:ascii="Times New Roman" w:hAnsi="Times New Roman"/>
                <w:sz w:val="20"/>
                <w:szCs w:val="20"/>
                <w:lang w:val="en-US"/>
              </w:rPr>
              <w:t>%actPeriod2%</w:t>
            </w:r>
          </w:p>
        </w:tc>
        <w:tc>
          <w:tcPr>
            <w:tcW w:w="4181" w:type="dxa"/>
          </w:tcPr>
          <w:p w:rsidR="00853E23" w:rsidRPr="00DD5E59" w:rsidRDefault="00853E23" w:rsidP="003600BB">
            <w:pPr>
              <w:pStyle w:val="NoSpacing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D5E59">
              <w:rPr>
                <w:rFonts w:ascii="Times New Roman" w:hAnsi="Times New Roman"/>
                <w:sz w:val="20"/>
                <w:szCs w:val="20"/>
                <w:lang w:val="en-US"/>
              </w:rPr>
              <w:t>%actDescr2%</w:t>
            </w:r>
          </w:p>
        </w:tc>
      </w:tr>
      <w:tr w:rsidR="00853E23" w:rsidRPr="00DD5E59" w:rsidTr="00DD5E59">
        <w:trPr>
          <w:trHeight w:val="183"/>
        </w:trPr>
        <w:tc>
          <w:tcPr>
            <w:tcW w:w="2592" w:type="dxa"/>
          </w:tcPr>
          <w:p w:rsidR="00853E23" w:rsidRPr="00DD5E59" w:rsidRDefault="00853E23" w:rsidP="003600BB">
            <w:pPr>
              <w:pStyle w:val="NoSpacing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376" w:type="dxa"/>
          </w:tcPr>
          <w:p w:rsidR="00853E23" w:rsidRPr="00DD5E59" w:rsidRDefault="00853E23" w:rsidP="003600BB">
            <w:pPr>
              <w:pStyle w:val="NoSpacing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181" w:type="dxa"/>
          </w:tcPr>
          <w:p w:rsidR="00853E23" w:rsidRPr="00DD5E59" w:rsidRDefault="00853E23" w:rsidP="003600BB">
            <w:pPr>
              <w:pStyle w:val="NoSpacing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853E23" w:rsidRPr="00DD5E59" w:rsidRDefault="00853E23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*</w:t>
      </w:r>
      <w:r w:rsidRPr="00DD5E59">
        <w:rPr>
          <w:rFonts w:ascii="Times New Roman" w:hAnsi="Times New Roman"/>
          <w:sz w:val="20"/>
          <w:szCs w:val="20"/>
        </w:rPr>
        <w:t>Периодом действия акции является временной промежуток, исчисляемый со дня заключения договора, до даты</w:t>
      </w:r>
      <w:r w:rsidRPr="00720727">
        <w:rPr>
          <w:rFonts w:ascii="Times New Roman" w:hAnsi="Times New Roman"/>
          <w:sz w:val="20"/>
          <w:szCs w:val="20"/>
        </w:rPr>
        <w:t xml:space="preserve"> (</w:t>
      </w:r>
      <w:r>
        <w:rPr>
          <w:rFonts w:ascii="Times New Roman" w:hAnsi="Times New Roman"/>
          <w:sz w:val="20"/>
          <w:szCs w:val="20"/>
        </w:rPr>
        <w:t>включительно</w:t>
      </w:r>
      <w:r w:rsidRPr="00720727">
        <w:rPr>
          <w:rFonts w:ascii="Times New Roman" w:hAnsi="Times New Roman"/>
          <w:sz w:val="20"/>
          <w:szCs w:val="20"/>
        </w:rPr>
        <w:t>)</w:t>
      </w:r>
      <w:r w:rsidRPr="00DD5E59">
        <w:rPr>
          <w:rFonts w:ascii="Times New Roman" w:hAnsi="Times New Roman"/>
          <w:sz w:val="20"/>
          <w:szCs w:val="20"/>
        </w:rPr>
        <w:t>, указанной в соответствующей строке таблицы. Если акция является бессрочной, то периодом действия является весь срок действия договора.</w:t>
      </w:r>
    </w:p>
    <w:sectPr w:rsidR="00853E23" w:rsidRPr="00DD5E59" w:rsidSect="00853E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5E59"/>
    <w:rsid w:val="003600BB"/>
    <w:rsid w:val="00706E9A"/>
    <w:rsid w:val="00720727"/>
    <w:rsid w:val="00853E23"/>
    <w:rsid w:val="00A9114C"/>
    <w:rsid w:val="00B66306"/>
    <w:rsid w:val="00C84748"/>
    <w:rsid w:val="00DD5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E59"/>
    <w:pPr>
      <w:suppressAutoHyphens/>
      <w:spacing w:after="200" w:line="276" w:lineRule="auto"/>
    </w:pPr>
    <w:rPr>
      <w:rFonts w:ascii="Calibri" w:hAnsi="Calibri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DD5E59"/>
    <w:rPr>
      <w:rFonts w:ascii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61</Words>
  <Characters>354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акции</dc:title>
  <dc:subject/>
  <dc:creator>Максим</dc:creator>
  <cp:keywords/>
  <dc:description/>
  <cp:lastModifiedBy>Максим</cp:lastModifiedBy>
  <cp:revision>3</cp:revision>
  <dcterms:created xsi:type="dcterms:W3CDTF">2015-09-07T18:07:00Z</dcterms:created>
  <dcterms:modified xsi:type="dcterms:W3CDTF">2015-09-07T18:13:00Z</dcterms:modified>
</cp:coreProperties>
</file>