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16" w:rsidRPr="002F5F5C" w:rsidRDefault="00FD5F16" w:rsidP="002F5F5C">
      <w:pPr>
        <w:pStyle w:val="Heading2"/>
        <w:jc w:val="center"/>
        <w:rPr>
          <w:rFonts w:ascii="Calibri" w:hAnsi="Calibri"/>
          <w:i w:val="0"/>
          <w:sz w:val="20"/>
          <w:szCs w:val="20"/>
        </w:rPr>
      </w:pPr>
      <w:bookmarkStart w:id="0" w:name="_Toc258926709"/>
      <w:bookmarkStart w:id="1" w:name="_Toc460619744"/>
      <w:r w:rsidRPr="002F5F5C">
        <w:rPr>
          <w:rFonts w:ascii="Calibri" w:hAnsi="Calibri"/>
          <w:i w:val="0"/>
          <w:sz w:val="20"/>
          <w:szCs w:val="20"/>
        </w:rPr>
        <w:t>Приложение 1. Анкета клиента – физического лица</w:t>
      </w:r>
      <w:bookmarkEnd w:id="0"/>
      <w:r w:rsidRPr="002F5F5C">
        <w:rPr>
          <w:rFonts w:ascii="Calibri" w:hAnsi="Calibri"/>
          <w:i w:val="0"/>
          <w:sz w:val="20"/>
          <w:szCs w:val="20"/>
        </w:rPr>
        <w:t>, представ</w:t>
      </w:r>
      <w:r>
        <w:rPr>
          <w:rFonts w:ascii="Calibri" w:hAnsi="Calibri"/>
          <w:i w:val="0"/>
          <w:sz w:val="20"/>
          <w:szCs w:val="20"/>
        </w:rPr>
        <w:t>ителя клиента, выгодоприобретате</w:t>
      </w:r>
      <w:r w:rsidRPr="002F5F5C">
        <w:rPr>
          <w:rFonts w:ascii="Calibri" w:hAnsi="Calibri"/>
          <w:i w:val="0"/>
          <w:sz w:val="20"/>
          <w:szCs w:val="20"/>
        </w:rPr>
        <w:t>ля –физического лица и бенефициарного владельца</w:t>
      </w:r>
      <w:bookmarkEnd w:id="1"/>
    </w:p>
    <w:tbl>
      <w:tblPr>
        <w:tblW w:w="10260" w:type="dxa"/>
        <w:tblInd w:w="-612" w:type="dxa"/>
        <w:tblLook w:val="00A0"/>
      </w:tblPr>
      <w:tblGrid>
        <w:gridCol w:w="379"/>
        <w:gridCol w:w="6821"/>
        <w:gridCol w:w="3060"/>
      </w:tblGrid>
      <w:tr w:rsidR="00FD5F16" w:rsidRPr="002F5F5C" w:rsidTr="00DA6406">
        <w:trPr>
          <w:trHeight w:val="34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Фамилия, имя, отчество</w:t>
            </w:r>
            <w:r w:rsidRPr="002F5F5C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2F5F5C">
              <w:rPr>
                <w:rFonts w:ascii="Calibri" w:hAnsi="Calibri" w:cs="Arial"/>
                <w:sz w:val="14"/>
                <w:szCs w:val="14"/>
              </w:rPr>
              <w:t>(при наличии последнего)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7099A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77099A">
              <w:rPr>
                <w:rFonts w:ascii="Calibri" w:hAnsi="Calibri" w:cs="Arial"/>
                <w:b/>
                <w:bCs/>
                <w:sz w:val="16"/>
                <w:szCs w:val="16"/>
              </w:rPr>
              <w:t>%fioFullClient%</w:t>
            </w:r>
          </w:p>
        </w:tc>
      </w:tr>
      <w:tr w:rsidR="00FD5F16" w:rsidRPr="002F5F5C" w:rsidTr="00DA6406">
        <w:trPr>
          <w:trHeight w:val="19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Дата и 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7099A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77099A">
              <w:rPr>
                <w:rFonts w:ascii="Calibri" w:hAnsi="Calibri" w:cs="Arial"/>
                <w:b/>
                <w:bCs/>
                <w:sz w:val="16"/>
                <w:szCs w:val="16"/>
              </w:rPr>
              <w:t>%clientBirthDate%</w:t>
            </w:r>
            <w:r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, </w:t>
            </w:r>
            <w:r w:rsidRPr="0077099A">
              <w:rPr>
                <w:rFonts w:ascii="Calibri" w:hAnsi="Calibri" w:cs="Arial"/>
                <w:b/>
                <w:bCs/>
                <w:sz w:val="16"/>
                <w:szCs w:val="16"/>
              </w:rPr>
              <w:t>%</w:t>
            </w:r>
            <w:r w:rsidRPr="007C44B9">
              <w:rPr>
                <w:rFonts w:ascii="Calibri" w:hAnsi="Calibri" w:cs="Arial"/>
                <w:b/>
                <w:bCs/>
                <w:sz w:val="16"/>
                <w:szCs w:val="16"/>
              </w:rPr>
              <w:t>birthdayPlace</w:t>
            </w:r>
            <w:r w:rsidRPr="0077099A">
              <w:rPr>
                <w:rFonts w:ascii="Calibri" w:hAnsi="Calibri" w:cs="Arial"/>
                <w:b/>
                <w:bCs/>
                <w:sz w:val="16"/>
                <w:szCs w:val="16"/>
              </w:rPr>
              <w:t>%</w:t>
            </w:r>
          </w:p>
        </w:tc>
      </w:tr>
      <w:tr w:rsidR="00FD5F16" w:rsidRPr="002F5F5C" w:rsidTr="00DA6406">
        <w:trPr>
          <w:trHeight w:val="207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3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7099A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  <w:lang w:val="en-US"/>
              </w:rPr>
            </w:pPr>
            <w:r w:rsidRPr="0077099A">
              <w:rPr>
                <w:rFonts w:ascii="Calibri" w:hAnsi="Calibri" w:cs="Arial"/>
                <w:b/>
                <w:bCs/>
                <w:sz w:val="16"/>
                <w:szCs w:val="16"/>
              </w:rPr>
              <w:t>%citizenShip%</w:t>
            </w:r>
          </w:p>
        </w:tc>
      </w:tr>
      <w:tr w:rsidR="00FD5F16" w:rsidRPr="002F5F5C" w:rsidTr="00DA6406">
        <w:trPr>
          <w:trHeight w:val="694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4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Реквизиты документа, удостоверяющего личность: </w:t>
            </w:r>
            <w:r w:rsidRPr="002F5F5C">
              <w:rPr>
                <w:rFonts w:ascii="Calibri" w:hAnsi="Calibri" w:cs="Arial"/>
                <w:sz w:val="14"/>
                <w:szCs w:val="14"/>
              </w:rPr>
              <w:t>серия (при наличии) и номер документа, дата выдачи документа, наименование органа, выдавшего документ, и код подразделения (при наличии)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В соответствии с законодательством Российской Федерации документами, удостоверяющими личность, являются: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4.1. для граждан Российской Федерации: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паспорт гражданина Российской Федерации;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паспорт гражданина Российской Федерации, дипломатический паспорт, служебный паспорт, удостоверяющие личность гражданина Российской Федерации за пределами Российской Федерации;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свидетельство о рождении гражданина Российской Федерации (для граждан Российской Федерации в возрасте до 14 лет);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временное удостоверение личности гражданина Российской Федерации, выдаваемое на период оформления паспорта гражданина Российской Федерации;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4.2. для иностранных граждан: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паспорт иностранного гражданина;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4.3. для лиц без гражданства: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разрешение на временное проживание, вид на жительство;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документ, удостоверяющий личность лица, не имеющего действительного документа, удостоверяющего личность, на период рассмотрения заявления о признании гражданином Российской Федерации или о приеме в гражданство Российской Федерации;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- удостоверение беженца, свидетельство о рассмотрении ходатайства о признании беженцем на территории Российской Федерации по существу;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4.4. иные документы, признаваемые документами, удостоверяющими личность гражданина Российской Федерации в соответствии с законодательством Российской Федерации, и документами, удостоверяющими личность иностранного гражданина и лиц без гражданства в соответствии с законодательством Российской Федерации и международным договором Российской Федерации.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D2A88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Паспорт гражданина </w:t>
            </w:r>
            <w:r w:rsidRPr="007D2A88">
              <w:rPr>
                <w:rFonts w:ascii="Calibri" w:hAnsi="Calibri" w:cs="Arial"/>
                <w:sz w:val="16"/>
                <w:szCs w:val="16"/>
              </w:rPr>
              <w:t>%citizenShip%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7D2A88">
              <w:rPr>
                <w:rFonts w:ascii="Calibri" w:hAnsi="Calibri" w:cs="Arial"/>
                <w:sz w:val="16"/>
                <w:szCs w:val="16"/>
              </w:rPr>
              <w:t>%sPass%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7D2A88">
              <w:rPr>
                <w:rFonts w:ascii="Calibri" w:hAnsi="Calibri" w:cs="Arial"/>
                <w:sz w:val="16"/>
                <w:szCs w:val="16"/>
              </w:rPr>
              <w:t>%nPass%</w:t>
            </w:r>
            <w:r>
              <w:rPr>
                <w:rFonts w:ascii="Calibri" w:hAnsi="Calibri" w:cs="Arial"/>
                <w:sz w:val="16"/>
                <w:szCs w:val="16"/>
              </w:rPr>
              <w:t xml:space="preserve">, выдан </w:t>
            </w:r>
            <w:r w:rsidRPr="007D2A88">
              <w:rPr>
                <w:rFonts w:ascii="Calibri" w:hAnsi="Calibri" w:cs="Arial"/>
                <w:sz w:val="16"/>
                <w:szCs w:val="16"/>
              </w:rPr>
              <w:t>%datePass%</w:t>
            </w:r>
            <w:r>
              <w:rPr>
                <w:rFonts w:ascii="Calibri" w:hAnsi="Calibri" w:cs="Arial"/>
                <w:sz w:val="16"/>
                <w:szCs w:val="16"/>
              </w:rPr>
              <w:t xml:space="preserve"> г. </w:t>
            </w:r>
            <w:r w:rsidRPr="007D2A88">
              <w:rPr>
                <w:rFonts w:ascii="Calibri" w:hAnsi="Calibri" w:cs="Arial"/>
                <w:sz w:val="16"/>
                <w:szCs w:val="16"/>
              </w:rPr>
              <w:t>%namedPass%</w:t>
            </w:r>
            <w:r>
              <w:rPr>
                <w:rFonts w:ascii="Calibri" w:hAnsi="Calibri" w:cs="Arial"/>
                <w:sz w:val="16"/>
                <w:szCs w:val="16"/>
              </w:rPr>
              <w:t xml:space="preserve">, код подразделения </w:t>
            </w:r>
            <w:r w:rsidRPr="007D2A88">
              <w:rPr>
                <w:rFonts w:ascii="Calibri" w:hAnsi="Calibri" w:cs="Arial"/>
                <w:sz w:val="16"/>
                <w:szCs w:val="16"/>
              </w:rPr>
              <w:t>%codeIssuedPassport%</w:t>
            </w:r>
          </w:p>
        </w:tc>
      </w:tr>
      <w:tr w:rsidR="00FD5F16" w:rsidRPr="002F5F5C" w:rsidTr="00DA6406">
        <w:trPr>
          <w:trHeight w:val="379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Данные миграционной карты: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номер карты, дата начала срока пребывания и дата окончания срока пребывания в Российской Федерации</w:t>
            </w:r>
          </w:p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Сведения, указанные в настоящем пункте, устанавливаются в отношении иностранных граждан и лиц без гражданства, находящихся на территории Российской Федерации, в случае если необходимость наличия у них миграционной карты предусмотрена законодательством Российской Федерации.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Отсутствует</w:t>
            </w:r>
          </w:p>
        </w:tc>
      </w:tr>
      <w:tr w:rsidR="00FD5F16" w:rsidRPr="002F5F5C" w:rsidTr="00DA6406">
        <w:trPr>
          <w:trHeight w:val="95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6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Данные документа, подтверждающего право иностранного гражданина или лица без гражданства на пребывание (проживание) в Российской Федерации:</w:t>
            </w:r>
            <w:r w:rsidRPr="002F5F5C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2F5F5C">
              <w:rPr>
                <w:rFonts w:ascii="Calibri" w:hAnsi="Calibri" w:cs="Arial"/>
                <w:sz w:val="14"/>
                <w:szCs w:val="14"/>
              </w:rPr>
              <w:t>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(проживания), в случае если наличие указанных данных предусмотрено законодательством Российской Федерации.</w:t>
            </w:r>
          </w:p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>Сведения, указанные в настоящем пункте, устанавливаются в отношении иностранных граждан и лиц без гражданства, находящихся на территории Российской Федерации,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Российской Федерации, предусмотрена законодательством Российской Федерации.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Отсутствует</w:t>
            </w:r>
          </w:p>
        </w:tc>
      </w:tr>
      <w:tr w:rsidR="00FD5F16" w:rsidRPr="002F5F5C" w:rsidTr="00DA6406">
        <w:trPr>
          <w:trHeight w:val="53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7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Адрес места жительства (регистрации) или места пребывания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D2A88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7D2A88">
              <w:rPr>
                <w:rFonts w:ascii="Calibri" w:hAnsi="Calibri" w:cs="Arial"/>
                <w:sz w:val="16"/>
                <w:szCs w:val="16"/>
              </w:rPr>
              <w:t>%address%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8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Идентификационный номер налогоплательщика </w:t>
            </w:r>
            <w:r w:rsidRPr="002F5F5C">
              <w:rPr>
                <w:rFonts w:ascii="Calibri" w:hAnsi="Calibri" w:cs="Arial"/>
                <w:sz w:val="14"/>
                <w:szCs w:val="14"/>
              </w:rPr>
              <w:t>(при наличии)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D2A88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7D2A88">
              <w:rPr>
                <w:rFonts w:ascii="Calibri" w:hAnsi="Calibri" w:cs="Arial"/>
                <w:sz w:val="16"/>
                <w:szCs w:val="16"/>
              </w:rPr>
              <w:t>%clientINN%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9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(при наличии)</w:t>
            </w:r>
          </w:p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 xml:space="preserve">Сведения, предусмотренные настоящим пунктом, устанавливаются в отношении клиента в случае реализации 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права, предусмотренного </w:t>
            </w:r>
            <w:hyperlink r:id="rId4" w:history="1">
              <w:r w:rsidRPr="002F5F5C">
                <w:rPr>
                  <w:rFonts w:ascii="Calibri" w:hAnsi="Calibri" w:cs="Arial"/>
                  <w:sz w:val="14"/>
                  <w:szCs w:val="14"/>
                </w:rPr>
                <w:t>пунктом 5.4 статьи 7</w:t>
              </w:r>
            </w:hyperlink>
            <w:r w:rsidRPr="002F5F5C">
              <w:rPr>
                <w:rFonts w:ascii="Calibri" w:hAnsi="Calibri" w:cs="Arial"/>
                <w:sz w:val="14"/>
                <w:szCs w:val="14"/>
              </w:rPr>
              <w:t xml:space="preserve"> Федерального закона (указано в абз. 2 п. 3.2.4 настоящих ПВК по ПОД/ФТ)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D2A88" w:rsidRDefault="00FD5F16" w:rsidP="00FA4A49">
            <w:pPr>
              <w:rPr>
                <w:rFonts w:ascii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Отсутствует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10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Номера телефонов и факсов </w:t>
            </w:r>
            <w:r w:rsidRPr="002F5F5C">
              <w:rPr>
                <w:rFonts w:ascii="Calibri" w:hAnsi="Calibri" w:cs="Arial"/>
                <w:sz w:val="14"/>
                <w:szCs w:val="14"/>
              </w:rPr>
              <w:t>(при наличии)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C86708">
            <w:pPr>
              <w:rPr>
                <w:rFonts w:ascii="Calibri" w:hAnsi="Calibri" w:cs="Arial"/>
                <w:sz w:val="16"/>
                <w:szCs w:val="16"/>
              </w:rPr>
            </w:pPr>
            <w:r w:rsidRPr="007D2A88">
              <w:rPr>
                <w:rFonts w:ascii="Calibri" w:hAnsi="Calibri" w:cs="Arial"/>
                <w:sz w:val="16"/>
                <w:szCs w:val="16"/>
              </w:rPr>
              <w:t>%clientPhone%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11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Иная контактная информация</w:t>
            </w:r>
            <w:r w:rsidRPr="002F5F5C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2F5F5C">
              <w:rPr>
                <w:rFonts w:ascii="Calibri" w:hAnsi="Calibri" w:cs="Arial"/>
                <w:sz w:val="14"/>
                <w:szCs w:val="14"/>
              </w:rPr>
              <w:t>(при наличии)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Отсутствует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12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spacing w:line="312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Должность клиента, указанного в подпункте 1 пункта 1 статьи 7.3 Федерального закона, наименование и адрес его работодателя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 указанным лицам не принадлежит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13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Степень родства либо статус (супруг или супруга) клиента по отношению к лицу, указанному в подпункте 1 пункта 1 статьи 7.3 Федерального закона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Родственником указанных лиц не является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14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Сведения, подтверждающие наличие у лица полномочий представителя клиента: наименование,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7D2A88" w:rsidRDefault="00FD5F16" w:rsidP="000714E1">
            <w:pPr>
              <w:rPr>
                <w:rFonts w:ascii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hAnsi="Calibri" w:cs="Arial"/>
                <w:sz w:val="16"/>
                <w:szCs w:val="16"/>
                <w:lang w:val="en-US"/>
              </w:rPr>
              <w:t>-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15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 xml:space="preserve">Сведения о целях установления и предполагаемом характере деловых отношений с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ООО</w:t>
            </w: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, сведения о целях финансово-хозяйственной деятельности</w:t>
            </w:r>
          </w:p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 xml:space="preserve">(устанавливаются 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в отношении клиентов с высокой степенью (уровнем) риска клиента)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C86708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Сведения не устанавливаются в связи с присвоением клиенту низкой степени уровня риска.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16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spacing w:line="312" w:lineRule="auto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Сведения о финансовом положении</w:t>
            </w:r>
          </w:p>
          <w:p w:rsidR="00FD5F16" w:rsidRPr="002F5F5C" w:rsidRDefault="00FD5F16" w:rsidP="00FA4A49">
            <w:pPr>
              <w:spacing w:line="312" w:lineRule="auto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 xml:space="preserve">(устанавливаются 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в отношении клиентов с высокой степенью (уровнем) риска клиента)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Сведения не устанавливаются в связи с присвоением клиенту низкой степени уровня риска.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17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spacing w:line="312" w:lineRule="auto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Сведения о деловой репутации</w:t>
            </w:r>
          </w:p>
          <w:p w:rsidR="00FD5F16" w:rsidRPr="002F5F5C" w:rsidRDefault="00FD5F16" w:rsidP="00FA4A49">
            <w:pPr>
              <w:spacing w:line="312" w:lineRule="auto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 xml:space="preserve">(устанавливаются 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в отношении клиентов с высокой степенью (уровнем) риска клиента)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C8670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Сведения не устанавливаются в связи с присвоением клиенту низкой степени уровня риска.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18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>Сведения об источниках происхождения денежных средств и (или) иного имущества клиента</w:t>
            </w:r>
          </w:p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Arial"/>
                <w:sz w:val="14"/>
                <w:szCs w:val="14"/>
              </w:rPr>
              <w:t xml:space="preserve">(устанавливаются в случае реализации 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права, предусмотренного </w:t>
            </w:r>
            <w:hyperlink r:id="rId5" w:history="1">
              <w:r w:rsidRPr="002F5F5C">
                <w:rPr>
                  <w:rFonts w:ascii="Calibri" w:hAnsi="Calibri" w:cs="Arial"/>
                  <w:sz w:val="14"/>
                  <w:szCs w:val="14"/>
                </w:rPr>
                <w:t>подпунктом 1.1 пункта 1 статьи 7</w:t>
              </w:r>
            </w:hyperlink>
            <w:r w:rsidRPr="002F5F5C">
              <w:rPr>
                <w:rFonts w:ascii="Calibri" w:hAnsi="Calibri" w:cs="Arial"/>
                <w:sz w:val="14"/>
                <w:szCs w:val="14"/>
              </w:rPr>
              <w:t xml:space="preserve"> Федерального закона (при приеме на обслуживание и обслуживании клиентов, в том числе иностранных структур без образования юридического лица 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вправе принимать обоснованные и доступные в сложившихся обстоятельствах меры по определению источников происхождения денежных средств и (или) иного имущества клиентов), а также в случае, предусмотренном </w:t>
            </w:r>
            <w:hyperlink r:id="rId6" w:history="1">
              <w:r w:rsidRPr="002F5F5C">
                <w:rPr>
                  <w:rFonts w:ascii="Calibri" w:hAnsi="Calibri" w:cs="Arial"/>
                  <w:sz w:val="14"/>
                  <w:szCs w:val="14"/>
                </w:rPr>
                <w:t>подпунктом 3 пункта 1 статьи 7</w:t>
              </w:r>
            </w:hyperlink>
            <w:r w:rsidRPr="002F5F5C">
              <w:rPr>
                <w:rFonts w:ascii="Calibri" w:hAnsi="Calibri" w:cs="Arial"/>
                <w:sz w:val="14"/>
                <w:szCs w:val="14"/>
              </w:rPr>
              <w:t xml:space="preserve"> Федерального закона (</w:t>
            </w:r>
            <w:r>
              <w:rPr>
                <w:rFonts w:ascii="Calibri" w:hAnsi="Calibri" w:cs="Arial"/>
                <w:sz w:val="14"/>
                <w:szCs w:val="14"/>
              </w:rPr>
              <w:t>ООО</w:t>
            </w:r>
            <w:r w:rsidRPr="002F5F5C">
              <w:rPr>
                <w:rFonts w:ascii="Calibri" w:hAnsi="Calibri" w:cs="Arial"/>
                <w:sz w:val="14"/>
                <w:szCs w:val="14"/>
              </w:rPr>
              <w:t xml:space="preserve"> обязано обновлять информацию о клиентах, представителях клиентов, выгодоприобретателях и бенефициарных владельцах не реже одного раза в год, а в случае возникновения сомнений в достоверности и точности ранее полученной информации - в течение семи рабочих дней, следующих за днем возникновения таких сомнений))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0714E1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Сведения не устанавливались, т.к. ООО не реализовало указанное право.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19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sz w:val="16"/>
                <w:szCs w:val="16"/>
              </w:rPr>
              <w:t xml:space="preserve">Сведения о бенефициарном владельце клиента, включая решение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ООО</w:t>
            </w:r>
            <w:r w:rsidRPr="002F5F5C">
              <w:rPr>
                <w:rFonts w:ascii="Calibri" w:hAnsi="Calibri" w:cs="Calibri"/>
                <w:b/>
                <w:sz w:val="16"/>
                <w:szCs w:val="16"/>
              </w:rPr>
              <w:t xml:space="preserve"> о признании бенефициарным владельцем клиента иного физического лица с обоснованием принятого решения (в случае выявления такого бенефициарного владельца)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C8670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Бенефициарный владелец отсутствует 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20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1"/>
                <w:szCs w:val="21"/>
              </w:rPr>
            </w:pP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Сведения о степени (уровне) риска клиента, включая обоснование отнесения клиента к определенной степени (определенному уровню) риска клиента в соответствии с </w:t>
            </w:r>
            <w:hyperlink r:id="rId7" w:history="1">
              <w:r w:rsidRPr="002F5F5C">
                <w:rPr>
                  <w:rFonts w:ascii="Calibri" w:hAnsi="Calibri" w:cs="Calibri"/>
                  <w:b/>
                  <w:bCs/>
                  <w:sz w:val="16"/>
                  <w:szCs w:val="16"/>
                </w:rPr>
                <w:t>Положением</w:t>
              </w:r>
            </w:hyperlink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о требованиях к правилам внутреннего контроля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Уровень риска клиента низкий, т.к. ни одна из категорий рисков, указанных в п. 4.3.3 ПВК по ПОД/ФТ, не и</w:t>
            </w:r>
            <w:r w:rsidRPr="000B7F27">
              <w:rPr>
                <w:rFonts w:ascii="Calibri" w:hAnsi="Calibri" w:cs="Arial"/>
                <w:sz w:val="16"/>
                <w:szCs w:val="16"/>
              </w:rPr>
              <w:t>дентифицирована по уровню «высокий»</w:t>
            </w:r>
            <w:r>
              <w:rPr>
                <w:rFonts w:ascii="Calibri" w:hAnsi="Calibri" w:cs="Arial"/>
                <w:sz w:val="16"/>
                <w:szCs w:val="16"/>
              </w:rPr>
              <w:t>.</w:t>
            </w:r>
          </w:p>
          <w:p w:rsidR="00FD5F16" w:rsidRPr="002F5F5C" w:rsidRDefault="00FD5F16" w:rsidP="007D2A88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21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Сведения о принадлежности клиента </w:t>
            </w:r>
            <w:r w:rsidRPr="002F5F5C">
              <w:rPr>
                <w:rFonts w:ascii="Calibri" w:hAnsi="Calibri" w:cs="Arial"/>
                <w:sz w:val="14"/>
                <w:szCs w:val="14"/>
              </w:rPr>
              <w:t>(регистрация, место жительства, место нахождения, наличие счета в банке)</w:t>
            </w:r>
            <w:r w:rsidRPr="002F5F5C">
              <w:rPr>
                <w:rFonts w:ascii="Calibri" w:hAnsi="Calibri" w:cs="Arial"/>
                <w:b/>
                <w:bCs/>
                <w:sz w:val="16"/>
                <w:szCs w:val="16"/>
              </w:rPr>
              <w:t xml:space="preserve"> к государству (территории), которое (которая) не выполняет рекомендации Группы разработки финансовых мер борьбы с отмыванием денег (ФАТФ).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 указанным государствам (территориям) не принадлежит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22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Сведения о результатах каждой проверки наличия (отсутствия) в отношении клиента информации о его причастности к экстремистской деятельности или терроризму: </w:t>
            </w:r>
            <w:r w:rsidRPr="002F5F5C">
              <w:rPr>
                <w:rFonts w:ascii="Calibri" w:hAnsi="Calibri" w:cs="Calibri"/>
                <w:bCs/>
                <w:sz w:val="16"/>
                <w:szCs w:val="16"/>
              </w:rPr>
              <w:t>дата проверки, результаты проверки, при наличии информации о причастности клиента к экстремистской деятельности или терроризму указываются также номер и дата перечня организаций и физических лиц, в отношении которых имеются сведения об их причастности к экстремистской деятельности или терроризму, содержащего сведения о клиенте, или номер и дата решения межведомственного координационного органа, осуществляющего функции по противодействию финансированию терроризма, о замораживании (блокировании) денежных средств или иного имущества клиента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Default="00FD5F16" w:rsidP="000714E1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Решение межведомственного координационного органа в отношении клиента отсутствует </w:t>
            </w:r>
          </w:p>
          <w:p w:rsidR="00FD5F16" w:rsidRDefault="00FD5F16" w:rsidP="000714E1">
            <w:pPr>
              <w:rPr>
                <w:rFonts w:ascii="Calibri" w:hAnsi="Calibri" w:cs="Arial"/>
                <w:sz w:val="16"/>
                <w:szCs w:val="16"/>
              </w:rPr>
            </w:pPr>
          </w:p>
          <w:p w:rsidR="00FD5F16" w:rsidRPr="003C1B37" w:rsidRDefault="00FD5F16" w:rsidP="000714E1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%</w:t>
            </w:r>
            <w:r>
              <w:rPr>
                <w:rFonts w:ascii="Calibri" w:hAnsi="Calibri" w:cs="Arial"/>
                <w:sz w:val="16"/>
                <w:szCs w:val="16"/>
                <w:lang w:val="en-US"/>
              </w:rPr>
              <w:t>rfm</w:t>
            </w:r>
            <w:r w:rsidRPr="003C1B37">
              <w:rPr>
                <w:rFonts w:ascii="Calibri" w:hAnsi="Calibri" w:cs="Arial"/>
                <w:sz w:val="16"/>
                <w:szCs w:val="16"/>
              </w:rPr>
              <w:t>_</w:t>
            </w:r>
            <w:r>
              <w:rPr>
                <w:rFonts w:ascii="Calibri" w:hAnsi="Calibri" w:cs="Arial"/>
                <w:sz w:val="16"/>
                <w:szCs w:val="16"/>
                <w:lang w:val="en-US"/>
              </w:rPr>
              <w:t>checks</w:t>
            </w:r>
            <w:r>
              <w:rPr>
                <w:rFonts w:ascii="Calibri" w:hAnsi="Calibri" w:cs="Arial"/>
                <w:sz w:val="16"/>
                <w:szCs w:val="16"/>
              </w:rPr>
              <w:t>%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23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>Дата начала отношений с клиентом, дата прекращения отношений с клиентом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6553E8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6553E8">
              <w:rPr>
                <w:rFonts w:ascii="Calibri" w:hAnsi="Calibri" w:cs="Arial"/>
                <w:sz w:val="16"/>
                <w:szCs w:val="16"/>
              </w:rPr>
              <w:t>Дата начала отношений %</w:t>
            </w:r>
            <w:r w:rsidRPr="006553E8">
              <w:rPr>
                <w:rFonts w:ascii="Calibri" w:hAnsi="Calibri" w:cs="Arial"/>
                <w:sz w:val="16"/>
                <w:szCs w:val="16"/>
                <w:lang w:val="en-US"/>
              </w:rPr>
              <w:t>client</w:t>
            </w:r>
            <w:r>
              <w:rPr>
                <w:rFonts w:ascii="Calibri" w:hAnsi="Calibri" w:cs="Arial"/>
                <w:sz w:val="16"/>
                <w:szCs w:val="16"/>
                <w:lang w:val="en-US"/>
              </w:rPr>
              <w:t>Begin</w:t>
            </w:r>
            <w:r w:rsidRPr="006553E8">
              <w:rPr>
                <w:rFonts w:ascii="Calibri" w:hAnsi="Calibri" w:cs="Arial"/>
                <w:sz w:val="16"/>
                <w:szCs w:val="16"/>
                <w:lang w:val="en-US"/>
              </w:rPr>
              <w:t>Date</w:t>
            </w:r>
            <w:r w:rsidRPr="006553E8">
              <w:rPr>
                <w:rFonts w:ascii="Calibri" w:hAnsi="Calibri" w:cs="Arial"/>
                <w:sz w:val="16"/>
                <w:szCs w:val="16"/>
              </w:rPr>
              <w:t>%</w:t>
            </w:r>
          </w:p>
          <w:p w:rsidR="00FD5F16" w:rsidRPr="006553E8" w:rsidRDefault="00FD5F16" w:rsidP="00457DA3">
            <w:pPr>
              <w:rPr>
                <w:rFonts w:ascii="Calibri" w:hAnsi="Calibri" w:cs="Arial"/>
                <w:sz w:val="16"/>
                <w:szCs w:val="16"/>
              </w:rPr>
            </w:pPr>
            <w:r w:rsidRPr="006553E8">
              <w:rPr>
                <w:rFonts w:ascii="Calibri" w:hAnsi="Calibri" w:cs="Arial"/>
                <w:sz w:val="16"/>
                <w:szCs w:val="16"/>
              </w:rPr>
              <w:t>Дата прекращения %</w:t>
            </w:r>
            <w:r w:rsidRPr="006553E8">
              <w:rPr>
                <w:rFonts w:ascii="Calibri" w:hAnsi="Calibri" w:cs="Arial"/>
                <w:sz w:val="16"/>
                <w:szCs w:val="16"/>
                <w:lang w:val="en-US"/>
              </w:rPr>
              <w:t>client</w:t>
            </w:r>
            <w:r>
              <w:rPr>
                <w:rFonts w:ascii="Calibri" w:hAnsi="Calibri" w:cs="Arial"/>
                <w:sz w:val="16"/>
                <w:szCs w:val="16"/>
                <w:lang w:val="en-US"/>
              </w:rPr>
              <w:t>End</w:t>
            </w:r>
            <w:r w:rsidRPr="006553E8">
              <w:rPr>
                <w:rFonts w:ascii="Calibri" w:hAnsi="Calibri" w:cs="Arial"/>
                <w:sz w:val="16"/>
                <w:szCs w:val="16"/>
                <w:lang w:val="en-US"/>
              </w:rPr>
              <w:t>Date</w:t>
            </w:r>
            <w:r w:rsidRPr="006553E8">
              <w:rPr>
                <w:rFonts w:ascii="Calibri" w:hAnsi="Calibri" w:cs="Arial"/>
                <w:sz w:val="16"/>
                <w:szCs w:val="16"/>
              </w:rPr>
              <w:t>%</w:t>
            </w:r>
          </w:p>
        </w:tc>
      </w:tr>
      <w:tr w:rsidR="00FD5F16" w:rsidRPr="00F50AB4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24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>Дата оформления анкеты, даты обновлений анкеты клиента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 w:rsidRPr="00457DA3">
              <w:rPr>
                <w:rFonts w:ascii="Calibri" w:hAnsi="Calibri" w:cs="Arial"/>
                <w:sz w:val="16"/>
                <w:szCs w:val="16"/>
              </w:rPr>
              <w:t>Дата</w:t>
            </w:r>
            <w:r w:rsidRPr="003C1B37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457DA3">
              <w:rPr>
                <w:rFonts w:ascii="Calibri" w:hAnsi="Calibri" w:cs="Arial"/>
                <w:sz w:val="16"/>
                <w:szCs w:val="16"/>
              </w:rPr>
              <w:t>оформления</w:t>
            </w:r>
            <w:r w:rsidRPr="003C1B37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457DA3">
              <w:rPr>
                <w:rFonts w:ascii="Calibri" w:hAnsi="Calibri" w:cs="Arial"/>
                <w:sz w:val="16"/>
                <w:szCs w:val="16"/>
              </w:rPr>
              <w:t>анкеты</w:t>
            </w:r>
            <w:r w:rsidRPr="003C1B37">
              <w:rPr>
                <w:rFonts w:ascii="Calibri" w:hAnsi="Calibri" w:cs="Arial"/>
                <w:sz w:val="16"/>
                <w:szCs w:val="16"/>
              </w:rPr>
              <w:t xml:space="preserve"> %</w:t>
            </w:r>
            <w:r w:rsidRPr="006553E8">
              <w:rPr>
                <w:rFonts w:ascii="Calibri" w:hAnsi="Calibri" w:cs="Arial"/>
                <w:sz w:val="16"/>
                <w:szCs w:val="16"/>
                <w:lang w:val="en-US"/>
              </w:rPr>
              <w:t>client</w:t>
            </w:r>
            <w:r>
              <w:rPr>
                <w:rFonts w:ascii="Calibri" w:hAnsi="Calibri" w:cs="Arial"/>
                <w:sz w:val="16"/>
                <w:szCs w:val="16"/>
                <w:lang w:val="en-US"/>
              </w:rPr>
              <w:t>Begin</w:t>
            </w:r>
            <w:r w:rsidRPr="006553E8">
              <w:rPr>
                <w:rFonts w:ascii="Calibri" w:hAnsi="Calibri" w:cs="Arial"/>
                <w:sz w:val="16"/>
                <w:szCs w:val="16"/>
                <w:lang w:val="en-US"/>
              </w:rPr>
              <w:t>Date</w:t>
            </w:r>
            <w:r w:rsidRPr="003C1B37">
              <w:rPr>
                <w:rFonts w:ascii="Calibri" w:hAnsi="Calibri" w:cs="Arial"/>
                <w:sz w:val="16"/>
                <w:szCs w:val="16"/>
              </w:rPr>
              <w:t>%</w:t>
            </w:r>
          </w:p>
          <w:p w:rsidR="00FD5F16" w:rsidRPr="003C1B37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Дата обновлений анкеты </w:t>
            </w:r>
            <w:r w:rsidRPr="003C1B37">
              <w:rPr>
                <w:rFonts w:ascii="Calibri" w:hAnsi="Calibri" w:cs="Arial"/>
                <w:sz w:val="16"/>
                <w:szCs w:val="16"/>
              </w:rPr>
              <w:t>%</w:t>
            </w:r>
            <w:r>
              <w:rPr>
                <w:rFonts w:ascii="Calibri" w:hAnsi="Calibri" w:cs="Arial"/>
                <w:sz w:val="16"/>
                <w:szCs w:val="16"/>
                <w:lang w:val="en-US"/>
              </w:rPr>
              <w:t>lastChangeAnketaDate</w:t>
            </w:r>
            <w:r w:rsidRPr="003C1B37">
              <w:rPr>
                <w:rFonts w:ascii="Calibri" w:hAnsi="Calibri" w:cs="Arial"/>
                <w:sz w:val="16"/>
                <w:szCs w:val="16"/>
              </w:rPr>
              <w:t>%</w:t>
            </w:r>
          </w:p>
        </w:tc>
      </w:tr>
      <w:tr w:rsidR="00FD5F16" w:rsidRPr="002F5F5C" w:rsidTr="00DA6406">
        <w:trPr>
          <w:trHeight w:val="511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25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Фамилия, имя, отчество (при наличии последнего), должность сотрудника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ООО</w:t>
            </w: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>, принявшего решение о приеме клиента на обслуживание, а также сотрудника, заполнившего (обновившего) анкету клиента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6553E8" w:rsidRDefault="00FD5F16" w:rsidP="00FA4A49">
            <w:pPr>
              <w:rPr>
                <w:rFonts w:ascii="Calibri" w:hAnsi="Calibri" w:cs="Arial"/>
                <w:sz w:val="16"/>
                <w:szCs w:val="16"/>
                <w:lang w:val="en-US"/>
              </w:rPr>
            </w:pPr>
            <w:r>
              <w:rPr>
                <w:rFonts w:ascii="Calibri" w:hAnsi="Calibri" w:cs="Arial"/>
                <w:sz w:val="16"/>
                <w:szCs w:val="16"/>
                <w:lang w:val="en-US"/>
              </w:rPr>
              <w:t>%managerFullFio%</w:t>
            </w:r>
          </w:p>
        </w:tc>
      </w:tr>
      <w:tr w:rsidR="00FD5F16" w:rsidRPr="002F5F5C" w:rsidTr="00DA6406">
        <w:trPr>
          <w:trHeight w:val="559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F16" w:rsidRPr="002F5F5C" w:rsidRDefault="00FD5F16" w:rsidP="00FA4A49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F5F5C">
              <w:rPr>
                <w:rFonts w:ascii="Calibri" w:hAnsi="Calibri"/>
                <w:sz w:val="16"/>
                <w:szCs w:val="16"/>
              </w:rPr>
              <w:t>26</w:t>
            </w:r>
          </w:p>
        </w:tc>
        <w:tc>
          <w:tcPr>
            <w:tcW w:w="6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2F5F5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Иные сведения по усмотрению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ООО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5F16" w:rsidRPr="002F5F5C" w:rsidRDefault="00FD5F16" w:rsidP="00FA4A4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Отсутствуют</w:t>
            </w:r>
          </w:p>
        </w:tc>
      </w:tr>
    </w:tbl>
    <w:p w:rsidR="00FD5F16" w:rsidRPr="002F5F5C" w:rsidRDefault="00FD5F16" w:rsidP="007C44B9"/>
    <w:sectPr w:rsidR="00FD5F16" w:rsidRPr="002F5F5C" w:rsidSect="00CC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F5C"/>
    <w:rsid w:val="0000076D"/>
    <w:rsid w:val="000011FF"/>
    <w:rsid w:val="00002E50"/>
    <w:rsid w:val="000034E0"/>
    <w:rsid w:val="0000358B"/>
    <w:rsid w:val="00004E94"/>
    <w:rsid w:val="00005281"/>
    <w:rsid w:val="00010795"/>
    <w:rsid w:val="00011C20"/>
    <w:rsid w:val="000123D3"/>
    <w:rsid w:val="00012601"/>
    <w:rsid w:val="00012F2F"/>
    <w:rsid w:val="000130A3"/>
    <w:rsid w:val="0001311B"/>
    <w:rsid w:val="00013525"/>
    <w:rsid w:val="000145EC"/>
    <w:rsid w:val="00014EF3"/>
    <w:rsid w:val="00015C0C"/>
    <w:rsid w:val="000163DB"/>
    <w:rsid w:val="00016B06"/>
    <w:rsid w:val="0001733D"/>
    <w:rsid w:val="000174E6"/>
    <w:rsid w:val="0002045C"/>
    <w:rsid w:val="0002059B"/>
    <w:rsid w:val="00020D58"/>
    <w:rsid w:val="00020F1F"/>
    <w:rsid w:val="00022006"/>
    <w:rsid w:val="00022188"/>
    <w:rsid w:val="00022D79"/>
    <w:rsid w:val="00023284"/>
    <w:rsid w:val="0002398D"/>
    <w:rsid w:val="00024D2D"/>
    <w:rsid w:val="00025CDF"/>
    <w:rsid w:val="00026F60"/>
    <w:rsid w:val="00030E9E"/>
    <w:rsid w:val="000323E4"/>
    <w:rsid w:val="00032D80"/>
    <w:rsid w:val="0003319F"/>
    <w:rsid w:val="000350A6"/>
    <w:rsid w:val="00035AE8"/>
    <w:rsid w:val="00035FF5"/>
    <w:rsid w:val="00040866"/>
    <w:rsid w:val="00040D75"/>
    <w:rsid w:val="00041BA7"/>
    <w:rsid w:val="00041E2C"/>
    <w:rsid w:val="00042504"/>
    <w:rsid w:val="000429C0"/>
    <w:rsid w:val="00042C5C"/>
    <w:rsid w:val="00043024"/>
    <w:rsid w:val="00043876"/>
    <w:rsid w:val="000457E4"/>
    <w:rsid w:val="00045832"/>
    <w:rsid w:val="000459B2"/>
    <w:rsid w:val="00045B90"/>
    <w:rsid w:val="00046775"/>
    <w:rsid w:val="0004678D"/>
    <w:rsid w:val="00050356"/>
    <w:rsid w:val="00050A5A"/>
    <w:rsid w:val="0005217D"/>
    <w:rsid w:val="00052E3A"/>
    <w:rsid w:val="00053212"/>
    <w:rsid w:val="00053C37"/>
    <w:rsid w:val="0005515F"/>
    <w:rsid w:val="00055C94"/>
    <w:rsid w:val="00055D30"/>
    <w:rsid w:val="00056421"/>
    <w:rsid w:val="0005644A"/>
    <w:rsid w:val="00056B39"/>
    <w:rsid w:val="00056FF7"/>
    <w:rsid w:val="000572BD"/>
    <w:rsid w:val="00057E89"/>
    <w:rsid w:val="00060771"/>
    <w:rsid w:val="000628F5"/>
    <w:rsid w:val="00062F59"/>
    <w:rsid w:val="000630EC"/>
    <w:rsid w:val="00063650"/>
    <w:rsid w:val="00063AD6"/>
    <w:rsid w:val="00063FD0"/>
    <w:rsid w:val="000666AB"/>
    <w:rsid w:val="000669E7"/>
    <w:rsid w:val="00067956"/>
    <w:rsid w:val="00067BF0"/>
    <w:rsid w:val="000710FA"/>
    <w:rsid w:val="000714E1"/>
    <w:rsid w:val="00072F2B"/>
    <w:rsid w:val="0007324D"/>
    <w:rsid w:val="00073A42"/>
    <w:rsid w:val="000749B2"/>
    <w:rsid w:val="00075ED0"/>
    <w:rsid w:val="00077334"/>
    <w:rsid w:val="000776E2"/>
    <w:rsid w:val="00077A52"/>
    <w:rsid w:val="00080594"/>
    <w:rsid w:val="000818C4"/>
    <w:rsid w:val="000832F9"/>
    <w:rsid w:val="00084EA0"/>
    <w:rsid w:val="00087CBF"/>
    <w:rsid w:val="00090176"/>
    <w:rsid w:val="00090483"/>
    <w:rsid w:val="00091633"/>
    <w:rsid w:val="0009164B"/>
    <w:rsid w:val="0009178B"/>
    <w:rsid w:val="0009310E"/>
    <w:rsid w:val="0009348E"/>
    <w:rsid w:val="00093619"/>
    <w:rsid w:val="00096E86"/>
    <w:rsid w:val="00096F0D"/>
    <w:rsid w:val="0009773D"/>
    <w:rsid w:val="00097BA3"/>
    <w:rsid w:val="000A06F6"/>
    <w:rsid w:val="000A0736"/>
    <w:rsid w:val="000A0771"/>
    <w:rsid w:val="000A0DBA"/>
    <w:rsid w:val="000A181B"/>
    <w:rsid w:val="000A19D0"/>
    <w:rsid w:val="000A214C"/>
    <w:rsid w:val="000A228E"/>
    <w:rsid w:val="000A23AB"/>
    <w:rsid w:val="000A24A8"/>
    <w:rsid w:val="000A2B21"/>
    <w:rsid w:val="000A2DE3"/>
    <w:rsid w:val="000A4663"/>
    <w:rsid w:val="000A4F1D"/>
    <w:rsid w:val="000A5041"/>
    <w:rsid w:val="000A5496"/>
    <w:rsid w:val="000B0DD2"/>
    <w:rsid w:val="000B149A"/>
    <w:rsid w:val="000B1D5F"/>
    <w:rsid w:val="000B1F31"/>
    <w:rsid w:val="000B22B7"/>
    <w:rsid w:val="000B33F5"/>
    <w:rsid w:val="000B4E08"/>
    <w:rsid w:val="000B570B"/>
    <w:rsid w:val="000B5ADC"/>
    <w:rsid w:val="000B6986"/>
    <w:rsid w:val="000B698E"/>
    <w:rsid w:val="000B6D63"/>
    <w:rsid w:val="000B7AC4"/>
    <w:rsid w:val="000B7F27"/>
    <w:rsid w:val="000C1E7E"/>
    <w:rsid w:val="000C2096"/>
    <w:rsid w:val="000C32A4"/>
    <w:rsid w:val="000C3894"/>
    <w:rsid w:val="000C4153"/>
    <w:rsid w:val="000C4272"/>
    <w:rsid w:val="000C442E"/>
    <w:rsid w:val="000C50E7"/>
    <w:rsid w:val="000C5371"/>
    <w:rsid w:val="000C56B5"/>
    <w:rsid w:val="000C604B"/>
    <w:rsid w:val="000C632F"/>
    <w:rsid w:val="000C6D9A"/>
    <w:rsid w:val="000C6E27"/>
    <w:rsid w:val="000C7656"/>
    <w:rsid w:val="000C79C6"/>
    <w:rsid w:val="000D06C8"/>
    <w:rsid w:val="000D0704"/>
    <w:rsid w:val="000D0C84"/>
    <w:rsid w:val="000D1B57"/>
    <w:rsid w:val="000D2C9D"/>
    <w:rsid w:val="000D45C5"/>
    <w:rsid w:val="000D5A0D"/>
    <w:rsid w:val="000D5DF7"/>
    <w:rsid w:val="000D60C1"/>
    <w:rsid w:val="000D78BC"/>
    <w:rsid w:val="000D79F9"/>
    <w:rsid w:val="000D7AF4"/>
    <w:rsid w:val="000E0359"/>
    <w:rsid w:val="000E05F6"/>
    <w:rsid w:val="000E188C"/>
    <w:rsid w:val="000E1C5F"/>
    <w:rsid w:val="000E2952"/>
    <w:rsid w:val="000E32FB"/>
    <w:rsid w:val="000E3B5B"/>
    <w:rsid w:val="000E3B80"/>
    <w:rsid w:val="000E3C79"/>
    <w:rsid w:val="000E4D10"/>
    <w:rsid w:val="000E6168"/>
    <w:rsid w:val="000E639A"/>
    <w:rsid w:val="000E647D"/>
    <w:rsid w:val="000E7AB3"/>
    <w:rsid w:val="000F0466"/>
    <w:rsid w:val="000F07BC"/>
    <w:rsid w:val="000F10FC"/>
    <w:rsid w:val="000F1532"/>
    <w:rsid w:val="000F21D8"/>
    <w:rsid w:val="000F30F6"/>
    <w:rsid w:val="000F4C67"/>
    <w:rsid w:val="000F5A23"/>
    <w:rsid w:val="000F726E"/>
    <w:rsid w:val="000F7D22"/>
    <w:rsid w:val="00100210"/>
    <w:rsid w:val="00100428"/>
    <w:rsid w:val="00100E65"/>
    <w:rsid w:val="00101596"/>
    <w:rsid w:val="00102459"/>
    <w:rsid w:val="00102F86"/>
    <w:rsid w:val="00103A1E"/>
    <w:rsid w:val="00104AD8"/>
    <w:rsid w:val="00104CE0"/>
    <w:rsid w:val="00105237"/>
    <w:rsid w:val="00106F78"/>
    <w:rsid w:val="00107158"/>
    <w:rsid w:val="001079C6"/>
    <w:rsid w:val="00107A2A"/>
    <w:rsid w:val="00107E16"/>
    <w:rsid w:val="00110B4B"/>
    <w:rsid w:val="00110E88"/>
    <w:rsid w:val="001111D4"/>
    <w:rsid w:val="0011135A"/>
    <w:rsid w:val="00111A2A"/>
    <w:rsid w:val="0011275A"/>
    <w:rsid w:val="001127E0"/>
    <w:rsid w:val="00112874"/>
    <w:rsid w:val="00113E40"/>
    <w:rsid w:val="0011424F"/>
    <w:rsid w:val="00114AE9"/>
    <w:rsid w:val="00115C3D"/>
    <w:rsid w:val="00116446"/>
    <w:rsid w:val="0011744E"/>
    <w:rsid w:val="001207F8"/>
    <w:rsid w:val="00121BF5"/>
    <w:rsid w:val="001220A7"/>
    <w:rsid w:val="001235F6"/>
    <w:rsid w:val="001245E4"/>
    <w:rsid w:val="00124BC9"/>
    <w:rsid w:val="00125449"/>
    <w:rsid w:val="00125C93"/>
    <w:rsid w:val="001268E7"/>
    <w:rsid w:val="00126CE9"/>
    <w:rsid w:val="00126E1E"/>
    <w:rsid w:val="00130C78"/>
    <w:rsid w:val="00131385"/>
    <w:rsid w:val="00132750"/>
    <w:rsid w:val="001328FB"/>
    <w:rsid w:val="00132A1C"/>
    <w:rsid w:val="00134CD6"/>
    <w:rsid w:val="001351B5"/>
    <w:rsid w:val="00135272"/>
    <w:rsid w:val="00135385"/>
    <w:rsid w:val="00136756"/>
    <w:rsid w:val="00136D71"/>
    <w:rsid w:val="00140573"/>
    <w:rsid w:val="00140C7F"/>
    <w:rsid w:val="0014157D"/>
    <w:rsid w:val="001416D9"/>
    <w:rsid w:val="001417E0"/>
    <w:rsid w:val="0014204F"/>
    <w:rsid w:val="001426FA"/>
    <w:rsid w:val="001434AD"/>
    <w:rsid w:val="001442F6"/>
    <w:rsid w:val="001447D5"/>
    <w:rsid w:val="00145034"/>
    <w:rsid w:val="0014554A"/>
    <w:rsid w:val="001461A9"/>
    <w:rsid w:val="00146990"/>
    <w:rsid w:val="00150551"/>
    <w:rsid w:val="001516A0"/>
    <w:rsid w:val="00151A0C"/>
    <w:rsid w:val="00153D1C"/>
    <w:rsid w:val="00154EF9"/>
    <w:rsid w:val="001602A1"/>
    <w:rsid w:val="00162520"/>
    <w:rsid w:val="001632AC"/>
    <w:rsid w:val="001632D6"/>
    <w:rsid w:val="0016356B"/>
    <w:rsid w:val="00163AB0"/>
    <w:rsid w:val="00163E46"/>
    <w:rsid w:val="00164A83"/>
    <w:rsid w:val="001660D1"/>
    <w:rsid w:val="00166418"/>
    <w:rsid w:val="00167245"/>
    <w:rsid w:val="001679C8"/>
    <w:rsid w:val="00167B88"/>
    <w:rsid w:val="00170359"/>
    <w:rsid w:val="00170FBB"/>
    <w:rsid w:val="0017105E"/>
    <w:rsid w:val="00171376"/>
    <w:rsid w:val="00171E43"/>
    <w:rsid w:val="00172105"/>
    <w:rsid w:val="001722F1"/>
    <w:rsid w:val="00172D6C"/>
    <w:rsid w:val="00173F39"/>
    <w:rsid w:val="0017478A"/>
    <w:rsid w:val="001748C2"/>
    <w:rsid w:val="00174AAC"/>
    <w:rsid w:val="00175A8B"/>
    <w:rsid w:val="00175A9E"/>
    <w:rsid w:val="0017741E"/>
    <w:rsid w:val="00177771"/>
    <w:rsid w:val="001817D5"/>
    <w:rsid w:val="00182172"/>
    <w:rsid w:val="001825BB"/>
    <w:rsid w:val="00182B2B"/>
    <w:rsid w:val="00182E79"/>
    <w:rsid w:val="00182F00"/>
    <w:rsid w:val="00185A60"/>
    <w:rsid w:val="001865BC"/>
    <w:rsid w:val="00187E40"/>
    <w:rsid w:val="00190A23"/>
    <w:rsid w:val="00190A75"/>
    <w:rsid w:val="001910FA"/>
    <w:rsid w:val="00191111"/>
    <w:rsid w:val="001916AC"/>
    <w:rsid w:val="00193341"/>
    <w:rsid w:val="00194337"/>
    <w:rsid w:val="00194D62"/>
    <w:rsid w:val="00195000"/>
    <w:rsid w:val="001957E9"/>
    <w:rsid w:val="0019663D"/>
    <w:rsid w:val="0019694D"/>
    <w:rsid w:val="00196FF4"/>
    <w:rsid w:val="001A03BA"/>
    <w:rsid w:val="001A075E"/>
    <w:rsid w:val="001A11C1"/>
    <w:rsid w:val="001A2B7B"/>
    <w:rsid w:val="001A32AB"/>
    <w:rsid w:val="001A51D2"/>
    <w:rsid w:val="001A65E1"/>
    <w:rsid w:val="001A73C4"/>
    <w:rsid w:val="001A7DFB"/>
    <w:rsid w:val="001B0044"/>
    <w:rsid w:val="001B02D3"/>
    <w:rsid w:val="001B0687"/>
    <w:rsid w:val="001B206A"/>
    <w:rsid w:val="001B2AB7"/>
    <w:rsid w:val="001B3387"/>
    <w:rsid w:val="001B38EE"/>
    <w:rsid w:val="001B5533"/>
    <w:rsid w:val="001B5CB5"/>
    <w:rsid w:val="001B6B53"/>
    <w:rsid w:val="001B6D04"/>
    <w:rsid w:val="001B72D1"/>
    <w:rsid w:val="001B7999"/>
    <w:rsid w:val="001C0527"/>
    <w:rsid w:val="001C09DB"/>
    <w:rsid w:val="001C162E"/>
    <w:rsid w:val="001C16BB"/>
    <w:rsid w:val="001C16EA"/>
    <w:rsid w:val="001C176D"/>
    <w:rsid w:val="001C1A78"/>
    <w:rsid w:val="001C22C7"/>
    <w:rsid w:val="001C3099"/>
    <w:rsid w:val="001C39E8"/>
    <w:rsid w:val="001C46CE"/>
    <w:rsid w:val="001C477B"/>
    <w:rsid w:val="001C4F57"/>
    <w:rsid w:val="001C61F8"/>
    <w:rsid w:val="001C6C1B"/>
    <w:rsid w:val="001D076C"/>
    <w:rsid w:val="001D1FCE"/>
    <w:rsid w:val="001D272D"/>
    <w:rsid w:val="001D354B"/>
    <w:rsid w:val="001D37A6"/>
    <w:rsid w:val="001D3C58"/>
    <w:rsid w:val="001D4588"/>
    <w:rsid w:val="001D54EA"/>
    <w:rsid w:val="001D6009"/>
    <w:rsid w:val="001D66E4"/>
    <w:rsid w:val="001D6F03"/>
    <w:rsid w:val="001D7904"/>
    <w:rsid w:val="001E10A3"/>
    <w:rsid w:val="001E1BED"/>
    <w:rsid w:val="001E22A1"/>
    <w:rsid w:val="001E23C2"/>
    <w:rsid w:val="001E327C"/>
    <w:rsid w:val="001E338A"/>
    <w:rsid w:val="001E3A69"/>
    <w:rsid w:val="001E3EA0"/>
    <w:rsid w:val="001E3F0F"/>
    <w:rsid w:val="001E4123"/>
    <w:rsid w:val="001E538F"/>
    <w:rsid w:val="001E6D8E"/>
    <w:rsid w:val="001E72A6"/>
    <w:rsid w:val="001E736C"/>
    <w:rsid w:val="001F1A9C"/>
    <w:rsid w:val="001F1CC5"/>
    <w:rsid w:val="001F2CB0"/>
    <w:rsid w:val="001F3285"/>
    <w:rsid w:val="001F32E6"/>
    <w:rsid w:val="001F412C"/>
    <w:rsid w:val="001F475E"/>
    <w:rsid w:val="001F4882"/>
    <w:rsid w:val="001F5207"/>
    <w:rsid w:val="001F5EB4"/>
    <w:rsid w:val="001F61DF"/>
    <w:rsid w:val="001F6200"/>
    <w:rsid w:val="001F6290"/>
    <w:rsid w:val="001F7C2C"/>
    <w:rsid w:val="00200232"/>
    <w:rsid w:val="00200DAA"/>
    <w:rsid w:val="0020110A"/>
    <w:rsid w:val="00201181"/>
    <w:rsid w:val="002047D3"/>
    <w:rsid w:val="00211C73"/>
    <w:rsid w:val="00211F58"/>
    <w:rsid w:val="00212296"/>
    <w:rsid w:val="00212680"/>
    <w:rsid w:val="002140A0"/>
    <w:rsid w:val="0021434A"/>
    <w:rsid w:val="002149B5"/>
    <w:rsid w:val="00215092"/>
    <w:rsid w:val="00215709"/>
    <w:rsid w:val="00215B52"/>
    <w:rsid w:val="002168FE"/>
    <w:rsid w:val="00216AA7"/>
    <w:rsid w:val="00216F26"/>
    <w:rsid w:val="00217488"/>
    <w:rsid w:val="002179BB"/>
    <w:rsid w:val="00217A0D"/>
    <w:rsid w:val="00217A8B"/>
    <w:rsid w:val="00217DF6"/>
    <w:rsid w:val="00220592"/>
    <w:rsid w:val="00221FDD"/>
    <w:rsid w:val="00222875"/>
    <w:rsid w:val="00223279"/>
    <w:rsid w:val="00224C61"/>
    <w:rsid w:val="00230528"/>
    <w:rsid w:val="00230A7C"/>
    <w:rsid w:val="00232258"/>
    <w:rsid w:val="002325A3"/>
    <w:rsid w:val="0023324B"/>
    <w:rsid w:val="00233809"/>
    <w:rsid w:val="00233F44"/>
    <w:rsid w:val="00234A6E"/>
    <w:rsid w:val="00235552"/>
    <w:rsid w:val="0023589C"/>
    <w:rsid w:val="002360B9"/>
    <w:rsid w:val="0023795C"/>
    <w:rsid w:val="002400AF"/>
    <w:rsid w:val="00240527"/>
    <w:rsid w:val="0024096E"/>
    <w:rsid w:val="00240E62"/>
    <w:rsid w:val="002412EC"/>
    <w:rsid w:val="00241497"/>
    <w:rsid w:val="002416E0"/>
    <w:rsid w:val="002418C0"/>
    <w:rsid w:val="00241D14"/>
    <w:rsid w:val="00242665"/>
    <w:rsid w:val="002426C5"/>
    <w:rsid w:val="00242B83"/>
    <w:rsid w:val="00243A65"/>
    <w:rsid w:val="002444C6"/>
    <w:rsid w:val="00244827"/>
    <w:rsid w:val="00245308"/>
    <w:rsid w:val="0024580E"/>
    <w:rsid w:val="002466BE"/>
    <w:rsid w:val="00247AAB"/>
    <w:rsid w:val="002500F5"/>
    <w:rsid w:val="00250279"/>
    <w:rsid w:val="00250596"/>
    <w:rsid w:val="00250737"/>
    <w:rsid w:val="002519B1"/>
    <w:rsid w:val="00252153"/>
    <w:rsid w:val="00252941"/>
    <w:rsid w:val="002531F8"/>
    <w:rsid w:val="00254F90"/>
    <w:rsid w:val="00255C75"/>
    <w:rsid w:val="002569F8"/>
    <w:rsid w:val="00257929"/>
    <w:rsid w:val="00257D20"/>
    <w:rsid w:val="002602D3"/>
    <w:rsid w:val="002608FA"/>
    <w:rsid w:val="00261951"/>
    <w:rsid w:val="002620DD"/>
    <w:rsid w:val="0026214B"/>
    <w:rsid w:val="00262F91"/>
    <w:rsid w:val="00263271"/>
    <w:rsid w:val="002643BF"/>
    <w:rsid w:val="00265101"/>
    <w:rsid w:val="00265347"/>
    <w:rsid w:val="002656EB"/>
    <w:rsid w:val="00265D65"/>
    <w:rsid w:val="00266327"/>
    <w:rsid w:val="00266CC4"/>
    <w:rsid w:val="00266E6E"/>
    <w:rsid w:val="00266ED0"/>
    <w:rsid w:val="002671EA"/>
    <w:rsid w:val="002672CB"/>
    <w:rsid w:val="00267AE3"/>
    <w:rsid w:val="00267E12"/>
    <w:rsid w:val="00271BD0"/>
    <w:rsid w:val="00272362"/>
    <w:rsid w:val="002726CC"/>
    <w:rsid w:val="00273DAB"/>
    <w:rsid w:val="002747EC"/>
    <w:rsid w:val="002758DB"/>
    <w:rsid w:val="00275C8A"/>
    <w:rsid w:val="002762F1"/>
    <w:rsid w:val="00276A99"/>
    <w:rsid w:val="00280700"/>
    <w:rsid w:val="002808A1"/>
    <w:rsid w:val="002809DF"/>
    <w:rsid w:val="00281B34"/>
    <w:rsid w:val="0028201B"/>
    <w:rsid w:val="002823D2"/>
    <w:rsid w:val="002830CA"/>
    <w:rsid w:val="00284063"/>
    <w:rsid w:val="00284550"/>
    <w:rsid w:val="00290FB2"/>
    <w:rsid w:val="00291CD8"/>
    <w:rsid w:val="0029207B"/>
    <w:rsid w:val="00292A5A"/>
    <w:rsid w:val="00294509"/>
    <w:rsid w:val="00294A06"/>
    <w:rsid w:val="00294BD7"/>
    <w:rsid w:val="00296F1C"/>
    <w:rsid w:val="00297DC3"/>
    <w:rsid w:val="002A04CC"/>
    <w:rsid w:val="002A0BF8"/>
    <w:rsid w:val="002A1B05"/>
    <w:rsid w:val="002A31F5"/>
    <w:rsid w:val="002A3C34"/>
    <w:rsid w:val="002A4615"/>
    <w:rsid w:val="002A4BF3"/>
    <w:rsid w:val="002A5259"/>
    <w:rsid w:val="002A5563"/>
    <w:rsid w:val="002A5C25"/>
    <w:rsid w:val="002A5E55"/>
    <w:rsid w:val="002A6154"/>
    <w:rsid w:val="002A68F2"/>
    <w:rsid w:val="002B024F"/>
    <w:rsid w:val="002B02DE"/>
    <w:rsid w:val="002B0FE1"/>
    <w:rsid w:val="002B10A6"/>
    <w:rsid w:val="002B1E5B"/>
    <w:rsid w:val="002B2DCB"/>
    <w:rsid w:val="002B307C"/>
    <w:rsid w:val="002B30CC"/>
    <w:rsid w:val="002B3454"/>
    <w:rsid w:val="002B4329"/>
    <w:rsid w:val="002B4EE7"/>
    <w:rsid w:val="002B5FD9"/>
    <w:rsid w:val="002B66E7"/>
    <w:rsid w:val="002B77CC"/>
    <w:rsid w:val="002B7F82"/>
    <w:rsid w:val="002C07D1"/>
    <w:rsid w:val="002C0CA2"/>
    <w:rsid w:val="002C11E1"/>
    <w:rsid w:val="002C1778"/>
    <w:rsid w:val="002C22D7"/>
    <w:rsid w:val="002C2E6C"/>
    <w:rsid w:val="002C31AC"/>
    <w:rsid w:val="002C574B"/>
    <w:rsid w:val="002C581A"/>
    <w:rsid w:val="002C6DA5"/>
    <w:rsid w:val="002C6E8A"/>
    <w:rsid w:val="002C7037"/>
    <w:rsid w:val="002D081C"/>
    <w:rsid w:val="002D0BB9"/>
    <w:rsid w:val="002D1B42"/>
    <w:rsid w:val="002D2912"/>
    <w:rsid w:val="002D48EF"/>
    <w:rsid w:val="002D695B"/>
    <w:rsid w:val="002D7064"/>
    <w:rsid w:val="002D72A5"/>
    <w:rsid w:val="002D79E7"/>
    <w:rsid w:val="002D7B8A"/>
    <w:rsid w:val="002E0AAD"/>
    <w:rsid w:val="002E0B27"/>
    <w:rsid w:val="002E0CA3"/>
    <w:rsid w:val="002E18E3"/>
    <w:rsid w:val="002E1AD4"/>
    <w:rsid w:val="002E1EB3"/>
    <w:rsid w:val="002E22D0"/>
    <w:rsid w:val="002E3893"/>
    <w:rsid w:val="002E4402"/>
    <w:rsid w:val="002E4488"/>
    <w:rsid w:val="002E4725"/>
    <w:rsid w:val="002E6E94"/>
    <w:rsid w:val="002E6F82"/>
    <w:rsid w:val="002E7AB7"/>
    <w:rsid w:val="002E7D0E"/>
    <w:rsid w:val="002F280A"/>
    <w:rsid w:val="002F29E2"/>
    <w:rsid w:val="002F378B"/>
    <w:rsid w:val="002F4053"/>
    <w:rsid w:val="002F5DC7"/>
    <w:rsid w:val="002F5F5C"/>
    <w:rsid w:val="002F62C7"/>
    <w:rsid w:val="002F671D"/>
    <w:rsid w:val="002F69C3"/>
    <w:rsid w:val="00302570"/>
    <w:rsid w:val="00302E06"/>
    <w:rsid w:val="00303316"/>
    <w:rsid w:val="00304238"/>
    <w:rsid w:val="00304257"/>
    <w:rsid w:val="003047DA"/>
    <w:rsid w:val="003052AA"/>
    <w:rsid w:val="003061D5"/>
    <w:rsid w:val="003078EC"/>
    <w:rsid w:val="00307DB1"/>
    <w:rsid w:val="00310293"/>
    <w:rsid w:val="0031242A"/>
    <w:rsid w:val="0031285B"/>
    <w:rsid w:val="00313358"/>
    <w:rsid w:val="00316D51"/>
    <w:rsid w:val="0031753F"/>
    <w:rsid w:val="00320383"/>
    <w:rsid w:val="003204F8"/>
    <w:rsid w:val="0032184A"/>
    <w:rsid w:val="00321A23"/>
    <w:rsid w:val="00322629"/>
    <w:rsid w:val="00322AA2"/>
    <w:rsid w:val="003232A8"/>
    <w:rsid w:val="00324AF3"/>
    <w:rsid w:val="0032590D"/>
    <w:rsid w:val="00326542"/>
    <w:rsid w:val="003311CA"/>
    <w:rsid w:val="003321D9"/>
    <w:rsid w:val="003328A9"/>
    <w:rsid w:val="00332C44"/>
    <w:rsid w:val="003339F0"/>
    <w:rsid w:val="00333C76"/>
    <w:rsid w:val="00333EFE"/>
    <w:rsid w:val="0033412A"/>
    <w:rsid w:val="003347F8"/>
    <w:rsid w:val="003348DD"/>
    <w:rsid w:val="003349AF"/>
    <w:rsid w:val="003349F1"/>
    <w:rsid w:val="0033583D"/>
    <w:rsid w:val="00337249"/>
    <w:rsid w:val="0034046C"/>
    <w:rsid w:val="003407BE"/>
    <w:rsid w:val="003413B5"/>
    <w:rsid w:val="00341F10"/>
    <w:rsid w:val="00343199"/>
    <w:rsid w:val="00343DCE"/>
    <w:rsid w:val="00344435"/>
    <w:rsid w:val="00344584"/>
    <w:rsid w:val="00344604"/>
    <w:rsid w:val="00344C73"/>
    <w:rsid w:val="00345CFF"/>
    <w:rsid w:val="00346C5D"/>
    <w:rsid w:val="00346F85"/>
    <w:rsid w:val="00347E5F"/>
    <w:rsid w:val="00350291"/>
    <w:rsid w:val="0035206B"/>
    <w:rsid w:val="003525AE"/>
    <w:rsid w:val="003539A7"/>
    <w:rsid w:val="00353D57"/>
    <w:rsid w:val="003544CF"/>
    <w:rsid w:val="00354B4B"/>
    <w:rsid w:val="0035689D"/>
    <w:rsid w:val="00357819"/>
    <w:rsid w:val="003579BB"/>
    <w:rsid w:val="003600AD"/>
    <w:rsid w:val="0036017E"/>
    <w:rsid w:val="00360BF0"/>
    <w:rsid w:val="003612B8"/>
    <w:rsid w:val="0036136C"/>
    <w:rsid w:val="00363205"/>
    <w:rsid w:val="00364BB3"/>
    <w:rsid w:val="00364C65"/>
    <w:rsid w:val="00366731"/>
    <w:rsid w:val="003667EA"/>
    <w:rsid w:val="00366AB0"/>
    <w:rsid w:val="00366D90"/>
    <w:rsid w:val="00366F4C"/>
    <w:rsid w:val="00371492"/>
    <w:rsid w:val="00371C65"/>
    <w:rsid w:val="003726A8"/>
    <w:rsid w:val="00372D9E"/>
    <w:rsid w:val="00374F7A"/>
    <w:rsid w:val="003752C9"/>
    <w:rsid w:val="0037549D"/>
    <w:rsid w:val="00375A0B"/>
    <w:rsid w:val="0037666A"/>
    <w:rsid w:val="0037699B"/>
    <w:rsid w:val="00376A61"/>
    <w:rsid w:val="0037745D"/>
    <w:rsid w:val="003775F1"/>
    <w:rsid w:val="0038049E"/>
    <w:rsid w:val="00380B8C"/>
    <w:rsid w:val="00380BCD"/>
    <w:rsid w:val="00381226"/>
    <w:rsid w:val="00381432"/>
    <w:rsid w:val="003814D4"/>
    <w:rsid w:val="00381882"/>
    <w:rsid w:val="00381F93"/>
    <w:rsid w:val="00382536"/>
    <w:rsid w:val="00384060"/>
    <w:rsid w:val="00384CC7"/>
    <w:rsid w:val="00384E07"/>
    <w:rsid w:val="003860F2"/>
    <w:rsid w:val="00386A23"/>
    <w:rsid w:val="00386B51"/>
    <w:rsid w:val="00386EFF"/>
    <w:rsid w:val="00386F1B"/>
    <w:rsid w:val="0038728E"/>
    <w:rsid w:val="003874B8"/>
    <w:rsid w:val="003900A0"/>
    <w:rsid w:val="00390D5B"/>
    <w:rsid w:val="0039169A"/>
    <w:rsid w:val="00391CEE"/>
    <w:rsid w:val="00392B4F"/>
    <w:rsid w:val="00393365"/>
    <w:rsid w:val="00393461"/>
    <w:rsid w:val="00393A48"/>
    <w:rsid w:val="00394052"/>
    <w:rsid w:val="00394272"/>
    <w:rsid w:val="003944C5"/>
    <w:rsid w:val="00396820"/>
    <w:rsid w:val="003978DE"/>
    <w:rsid w:val="00397D12"/>
    <w:rsid w:val="003A034F"/>
    <w:rsid w:val="003A0474"/>
    <w:rsid w:val="003A25C0"/>
    <w:rsid w:val="003A27C9"/>
    <w:rsid w:val="003A501C"/>
    <w:rsid w:val="003A5F7E"/>
    <w:rsid w:val="003A63FA"/>
    <w:rsid w:val="003A7E7D"/>
    <w:rsid w:val="003B06C0"/>
    <w:rsid w:val="003B09E6"/>
    <w:rsid w:val="003B1045"/>
    <w:rsid w:val="003B1CF7"/>
    <w:rsid w:val="003B1E3C"/>
    <w:rsid w:val="003B20C1"/>
    <w:rsid w:val="003B2582"/>
    <w:rsid w:val="003B306F"/>
    <w:rsid w:val="003B609A"/>
    <w:rsid w:val="003B6108"/>
    <w:rsid w:val="003C017C"/>
    <w:rsid w:val="003C0F17"/>
    <w:rsid w:val="003C12BD"/>
    <w:rsid w:val="003C1ACE"/>
    <w:rsid w:val="003C1B37"/>
    <w:rsid w:val="003C1F7D"/>
    <w:rsid w:val="003C2296"/>
    <w:rsid w:val="003C516F"/>
    <w:rsid w:val="003C51C8"/>
    <w:rsid w:val="003C578E"/>
    <w:rsid w:val="003C601F"/>
    <w:rsid w:val="003C7DD1"/>
    <w:rsid w:val="003D051E"/>
    <w:rsid w:val="003D0CC2"/>
    <w:rsid w:val="003D0F60"/>
    <w:rsid w:val="003D14F3"/>
    <w:rsid w:val="003D1D70"/>
    <w:rsid w:val="003D3053"/>
    <w:rsid w:val="003D3682"/>
    <w:rsid w:val="003D3E2C"/>
    <w:rsid w:val="003D5BAB"/>
    <w:rsid w:val="003D67B0"/>
    <w:rsid w:val="003E025F"/>
    <w:rsid w:val="003E1206"/>
    <w:rsid w:val="003E2925"/>
    <w:rsid w:val="003E2C8D"/>
    <w:rsid w:val="003E4C3E"/>
    <w:rsid w:val="003E6241"/>
    <w:rsid w:val="003E743C"/>
    <w:rsid w:val="003E7FFB"/>
    <w:rsid w:val="003F043F"/>
    <w:rsid w:val="003F1489"/>
    <w:rsid w:val="003F2057"/>
    <w:rsid w:val="003F29BF"/>
    <w:rsid w:val="003F3DC5"/>
    <w:rsid w:val="003F57E3"/>
    <w:rsid w:val="003F5CA6"/>
    <w:rsid w:val="003F6C76"/>
    <w:rsid w:val="003F704B"/>
    <w:rsid w:val="003F7414"/>
    <w:rsid w:val="003F7822"/>
    <w:rsid w:val="003F7B35"/>
    <w:rsid w:val="003F7ED2"/>
    <w:rsid w:val="00400846"/>
    <w:rsid w:val="00400886"/>
    <w:rsid w:val="00401183"/>
    <w:rsid w:val="00401275"/>
    <w:rsid w:val="004014AF"/>
    <w:rsid w:val="0040421B"/>
    <w:rsid w:val="00406209"/>
    <w:rsid w:val="0040645E"/>
    <w:rsid w:val="0040741D"/>
    <w:rsid w:val="00407528"/>
    <w:rsid w:val="00407D69"/>
    <w:rsid w:val="00410305"/>
    <w:rsid w:val="00410CF8"/>
    <w:rsid w:val="00410DEF"/>
    <w:rsid w:val="00411228"/>
    <w:rsid w:val="00411529"/>
    <w:rsid w:val="00412041"/>
    <w:rsid w:val="004127F3"/>
    <w:rsid w:val="00412D88"/>
    <w:rsid w:val="00414087"/>
    <w:rsid w:val="004141FE"/>
    <w:rsid w:val="00414B75"/>
    <w:rsid w:val="00414D72"/>
    <w:rsid w:val="00416360"/>
    <w:rsid w:val="0041672B"/>
    <w:rsid w:val="00416CCC"/>
    <w:rsid w:val="00416D76"/>
    <w:rsid w:val="0042068F"/>
    <w:rsid w:val="0042163A"/>
    <w:rsid w:val="00421681"/>
    <w:rsid w:val="00421AFF"/>
    <w:rsid w:val="0042221C"/>
    <w:rsid w:val="00423085"/>
    <w:rsid w:val="00423AEF"/>
    <w:rsid w:val="00424728"/>
    <w:rsid w:val="00424DCC"/>
    <w:rsid w:val="004258A9"/>
    <w:rsid w:val="00425B0D"/>
    <w:rsid w:val="00426902"/>
    <w:rsid w:val="00426E7B"/>
    <w:rsid w:val="00427181"/>
    <w:rsid w:val="004273E2"/>
    <w:rsid w:val="0042757D"/>
    <w:rsid w:val="004275C6"/>
    <w:rsid w:val="004275F4"/>
    <w:rsid w:val="00427B2E"/>
    <w:rsid w:val="004316D6"/>
    <w:rsid w:val="0043194A"/>
    <w:rsid w:val="00431991"/>
    <w:rsid w:val="00433A73"/>
    <w:rsid w:val="00435174"/>
    <w:rsid w:val="0043594E"/>
    <w:rsid w:val="0043632E"/>
    <w:rsid w:val="00436DD3"/>
    <w:rsid w:val="00437B8A"/>
    <w:rsid w:val="004418CE"/>
    <w:rsid w:val="004423EE"/>
    <w:rsid w:val="0044277A"/>
    <w:rsid w:val="00442F11"/>
    <w:rsid w:val="004431B8"/>
    <w:rsid w:val="00443886"/>
    <w:rsid w:val="00443AF1"/>
    <w:rsid w:val="004440D6"/>
    <w:rsid w:val="0044600D"/>
    <w:rsid w:val="004466BD"/>
    <w:rsid w:val="00446CB5"/>
    <w:rsid w:val="004503DF"/>
    <w:rsid w:val="00450793"/>
    <w:rsid w:val="00450A2D"/>
    <w:rsid w:val="00450FA4"/>
    <w:rsid w:val="00452BE0"/>
    <w:rsid w:val="00454B92"/>
    <w:rsid w:val="00454C58"/>
    <w:rsid w:val="00455661"/>
    <w:rsid w:val="0045576C"/>
    <w:rsid w:val="00456C16"/>
    <w:rsid w:val="00456D67"/>
    <w:rsid w:val="00457139"/>
    <w:rsid w:val="00457813"/>
    <w:rsid w:val="00457DA3"/>
    <w:rsid w:val="004610E4"/>
    <w:rsid w:val="00461555"/>
    <w:rsid w:val="004618F6"/>
    <w:rsid w:val="00461B24"/>
    <w:rsid w:val="00461CAE"/>
    <w:rsid w:val="00461D27"/>
    <w:rsid w:val="00461DFA"/>
    <w:rsid w:val="00463803"/>
    <w:rsid w:val="00463C94"/>
    <w:rsid w:val="004650B7"/>
    <w:rsid w:val="004652A9"/>
    <w:rsid w:val="00466397"/>
    <w:rsid w:val="00466491"/>
    <w:rsid w:val="004664F2"/>
    <w:rsid w:val="00471462"/>
    <w:rsid w:val="00471624"/>
    <w:rsid w:val="00472392"/>
    <w:rsid w:val="00473E74"/>
    <w:rsid w:val="004746FF"/>
    <w:rsid w:val="0047483C"/>
    <w:rsid w:val="00474EBB"/>
    <w:rsid w:val="0047527F"/>
    <w:rsid w:val="00476BAE"/>
    <w:rsid w:val="00477D88"/>
    <w:rsid w:val="00481847"/>
    <w:rsid w:val="00481E15"/>
    <w:rsid w:val="00483BF6"/>
    <w:rsid w:val="00484188"/>
    <w:rsid w:val="004844A0"/>
    <w:rsid w:val="00484723"/>
    <w:rsid w:val="004859E4"/>
    <w:rsid w:val="00486A26"/>
    <w:rsid w:val="00486A84"/>
    <w:rsid w:val="004871B9"/>
    <w:rsid w:val="00487696"/>
    <w:rsid w:val="004877E3"/>
    <w:rsid w:val="00487B2F"/>
    <w:rsid w:val="00487FC7"/>
    <w:rsid w:val="00492887"/>
    <w:rsid w:val="00492F5E"/>
    <w:rsid w:val="00493D4E"/>
    <w:rsid w:val="00493D51"/>
    <w:rsid w:val="00494803"/>
    <w:rsid w:val="00494F79"/>
    <w:rsid w:val="00495482"/>
    <w:rsid w:val="0049559A"/>
    <w:rsid w:val="00495F18"/>
    <w:rsid w:val="00496928"/>
    <w:rsid w:val="00496CE4"/>
    <w:rsid w:val="00497EBF"/>
    <w:rsid w:val="004A099A"/>
    <w:rsid w:val="004A09D3"/>
    <w:rsid w:val="004A23CF"/>
    <w:rsid w:val="004A289A"/>
    <w:rsid w:val="004A323F"/>
    <w:rsid w:val="004A41AD"/>
    <w:rsid w:val="004A4AD9"/>
    <w:rsid w:val="004A5DAF"/>
    <w:rsid w:val="004A6583"/>
    <w:rsid w:val="004A7239"/>
    <w:rsid w:val="004B0CA5"/>
    <w:rsid w:val="004B1BD2"/>
    <w:rsid w:val="004B1EB1"/>
    <w:rsid w:val="004B2EC6"/>
    <w:rsid w:val="004B360E"/>
    <w:rsid w:val="004B3EE1"/>
    <w:rsid w:val="004B4939"/>
    <w:rsid w:val="004B6C3F"/>
    <w:rsid w:val="004B720B"/>
    <w:rsid w:val="004C049A"/>
    <w:rsid w:val="004C0B38"/>
    <w:rsid w:val="004C0C22"/>
    <w:rsid w:val="004C0FEF"/>
    <w:rsid w:val="004C1D6C"/>
    <w:rsid w:val="004C2431"/>
    <w:rsid w:val="004C2C52"/>
    <w:rsid w:val="004C3F2A"/>
    <w:rsid w:val="004C4172"/>
    <w:rsid w:val="004C4566"/>
    <w:rsid w:val="004C4A99"/>
    <w:rsid w:val="004C5777"/>
    <w:rsid w:val="004C6897"/>
    <w:rsid w:val="004C753E"/>
    <w:rsid w:val="004C7F0E"/>
    <w:rsid w:val="004D0903"/>
    <w:rsid w:val="004D3603"/>
    <w:rsid w:val="004D38A2"/>
    <w:rsid w:val="004D51A5"/>
    <w:rsid w:val="004D57DA"/>
    <w:rsid w:val="004D6A2D"/>
    <w:rsid w:val="004D6C12"/>
    <w:rsid w:val="004D749C"/>
    <w:rsid w:val="004D7B04"/>
    <w:rsid w:val="004E0717"/>
    <w:rsid w:val="004E15C8"/>
    <w:rsid w:val="004E28AE"/>
    <w:rsid w:val="004E29BE"/>
    <w:rsid w:val="004E2A02"/>
    <w:rsid w:val="004E3583"/>
    <w:rsid w:val="004E3AD6"/>
    <w:rsid w:val="004E531D"/>
    <w:rsid w:val="004E556C"/>
    <w:rsid w:val="004E57E1"/>
    <w:rsid w:val="004E5B4F"/>
    <w:rsid w:val="004E5FDE"/>
    <w:rsid w:val="004E628A"/>
    <w:rsid w:val="004E7194"/>
    <w:rsid w:val="004E7EB4"/>
    <w:rsid w:val="004F0974"/>
    <w:rsid w:val="004F22C3"/>
    <w:rsid w:val="004F26DE"/>
    <w:rsid w:val="004F31AB"/>
    <w:rsid w:val="004F3B79"/>
    <w:rsid w:val="004F40D9"/>
    <w:rsid w:val="004F4840"/>
    <w:rsid w:val="004F48C7"/>
    <w:rsid w:val="004F60E4"/>
    <w:rsid w:val="005006E8"/>
    <w:rsid w:val="00501C13"/>
    <w:rsid w:val="00501FCC"/>
    <w:rsid w:val="00502D65"/>
    <w:rsid w:val="00503BD4"/>
    <w:rsid w:val="00503BD7"/>
    <w:rsid w:val="00504098"/>
    <w:rsid w:val="005042BE"/>
    <w:rsid w:val="0050501B"/>
    <w:rsid w:val="00505A26"/>
    <w:rsid w:val="00505EE9"/>
    <w:rsid w:val="005063A6"/>
    <w:rsid w:val="00506F63"/>
    <w:rsid w:val="00510D64"/>
    <w:rsid w:val="00511169"/>
    <w:rsid w:val="00511245"/>
    <w:rsid w:val="00511906"/>
    <w:rsid w:val="00511DCE"/>
    <w:rsid w:val="00511FA8"/>
    <w:rsid w:val="00511FB7"/>
    <w:rsid w:val="00512B36"/>
    <w:rsid w:val="005133AE"/>
    <w:rsid w:val="00513414"/>
    <w:rsid w:val="00513EC3"/>
    <w:rsid w:val="0051577F"/>
    <w:rsid w:val="0051726B"/>
    <w:rsid w:val="00517870"/>
    <w:rsid w:val="00517CFF"/>
    <w:rsid w:val="00517D00"/>
    <w:rsid w:val="00517D08"/>
    <w:rsid w:val="00520194"/>
    <w:rsid w:val="0052071B"/>
    <w:rsid w:val="00520F1E"/>
    <w:rsid w:val="005225B0"/>
    <w:rsid w:val="00522633"/>
    <w:rsid w:val="00522849"/>
    <w:rsid w:val="00522B69"/>
    <w:rsid w:val="0052377B"/>
    <w:rsid w:val="00523CD5"/>
    <w:rsid w:val="00524D4B"/>
    <w:rsid w:val="00524F08"/>
    <w:rsid w:val="0052510F"/>
    <w:rsid w:val="005251EF"/>
    <w:rsid w:val="005255FA"/>
    <w:rsid w:val="00525894"/>
    <w:rsid w:val="00526586"/>
    <w:rsid w:val="005265CB"/>
    <w:rsid w:val="005267A8"/>
    <w:rsid w:val="005273F8"/>
    <w:rsid w:val="00531408"/>
    <w:rsid w:val="00531973"/>
    <w:rsid w:val="00532CCA"/>
    <w:rsid w:val="00533994"/>
    <w:rsid w:val="00534617"/>
    <w:rsid w:val="00534FA3"/>
    <w:rsid w:val="00535872"/>
    <w:rsid w:val="0053627E"/>
    <w:rsid w:val="00536473"/>
    <w:rsid w:val="00536EBC"/>
    <w:rsid w:val="0053720E"/>
    <w:rsid w:val="005374E2"/>
    <w:rsid w:val="00540060"/>
    <w:rsid w:val="005405D9"/>
    <w:rsid w:val="00540905"/>
    <w:rsid w:val="0054107C"/>
    <w:rsid w:val="0054226A"/>
    <w:rsid w:val="005427F3"/>
    <w:rsid w:val="005434FD"/>
    <w:rsid w:val="00544AA3"/>
    <w:rsid w:val="00544AAF"/>
    <w:rsid w:val="0054578A"/>
    <w:rsid w:val="00545981"/>
    <w:rsid w:val="00545CF2"/>
    <w:rsid w:val="00546254"/>
    <w:rsid w:val="00546526"/>
    <w:rsid w:val="005466B6"/>
    <w:rsid w:val="00550334"/>
    <w:rsid w:val="005514A0"/>
    <w:rsid w:val="00552181"/>
    <w:rsid w:val="00553199"/>
    <w:rsid w:val="00553E2E"/>
    <w:rsid w:val="00553F01"/>
    <w:rsid w:val="005544BB"/>
    <w:rsid w:val="00555AA9"/>
    <w:rsid w:val="00556117"/>
    <w:rsid w:val="00557D2B"/>
    <w:rsid w:val="005617B8"/>
    <w:rsid w:val="00561A92"/>
    <w:rsid w:val="00562560"/>
    <w:rsid w:val="005627C0"/>
    <w:rsid w:val="00562952"/>
    <w:rsid w:val="00563184"/>
    <w:rsid w:val="005638A1"/>
    <w:rsid w:val="00563F3C"/>
    <w:rsid w:val="00564A95"/>
    <w:rsid w:val="00564DB2"/>
    <w:rsid w:val="00565EBD"/>
    <w:rsid w:val="0056618E"/>
    <w:rsid w:val="005704C3"/>
    <w:rsid w:val="005705F3"/>
    <w:rsid w:val="00570D62"/>
    <w:rsid w:val="00570DF0"/>
    <w:rsid w:val="00570F4F"/>
    <w:rsid w:val="00571988"/>
    <w:rsid w:val="0057208F"/>
    <w:rsid w:val="00573D5B"/>
    <w:rsid w:val="0057416A"/>
    <w:rsid w:val="0057503C"/>
    <w:rsid w:val="00575F8C"/>
    <w:rsid w:val="00576937"/>
    <w:rsid w:val="005801FA"/>
    <w:rsid w:val="00581140"/>
    <w:rsid w:val="00581713"/>
    <w:rsid w:val="00582041"/>
    <w:rsid w:val="005820CF"/>
    <w:rsid w:val="0058222D"/>
    <w:rsid w:val="0058244C"/>
    <w:rsid w:val="00583F50"/>
    <w:rsid w:val="0058456A"/>
    <w:rsid w:val="00584A6D"/>
    <w:rsid w:val="005862A4"/>
    <w:rsid w:val="005870C2"/>
    <w:rsid w:val="00591650"/>
    <w:rsid w:val="005917F9"/>
    <w:rsid w:val="00593F80"/>
    <w:rsid w:val="00595D91"/>
    <w:rsid w:val="00596941"/>
    <w:rsid w:val="005A053E"/>
    <w:rsid w:val="005A0E79"/>
    <w:rsid w:val="005A10F0"/>
    <w:rsid w:val="005A1A33"/>
    <w:rsid w:val="005A2629"/>
    <w:rsid w:val="005A3102"/>
    <w:rsid w:val="005A4786"/>
    <w:rsid w:val="005A487E"/>
    <w:rsid w:val="005A5194"/>
    <w:rsid w:val="005A574A"/>
    <w:rsid w:val="005A6415"/>
    <w:rsid w:val="005A6F88"/>
    <w:rsid w:val="005B0215"/>
    <w:rsid w:val="005B0AEB"/>
    <w:rsid w:val="005B14D3"/>
    <w:rsid w:val="005B16B5"/>
    <w:rsid w:val="005B2CC1"/>
    <w:rsid w:val="005B350D"/>
    <w:rsid w:val="005B3B19"/>
    <w:rsid w:val="005B41B4"/>
    <w:rsid w:val="005B42F8"/>
    <w:rsid w:val="005B4A77"/>
    <w:rsid w:val="005B4CDB"/>
    <w:rsid w:val="005B57B3"/>
    <w:rsid w:val="005B5960"/>
    <w:rsid w:val="005B623C"/>
    <w:rsid w:val="005B64E0"/>
    <w:rsid w:val="005B651D"/>
    <w:rsid w:val="005B717B"/>
    <w:rsid w:val="005B72BC"/>
    <w:rsid w:val="005B7491"/>
    <w:rsid w:val="005B797C"/>
    <w:rsid w:val="005B7B1E"/>
    <w:rsid w:val="005C0806"/>
    <w:rsid w:val="005C0ED3"/>
    <w:rsid w:val="005C274C"/>
    <w:rsid w:val="005C4EC8"/>
    <w:rsid w:val="005C4F76"/>
    <w:rsid w:val="005C554C"/>
    <w:rsid w:val="005C683B"/>
    <w:rsid w:val="005C6860"/>
    <w:rsid w:val="005C6D0C"/>
    <w:rsid w:val="005C71BA"/>
    <w:rsid w:val="005D0BBD"/>
    <w:rsid w:val="005D0FEF"/>
    <w:rsid w:val="005D120B"/>
    <w:rsid w:val="005D1669"/>
    <w:rsid w:val="005D1A8A"/>
    <w:rsid w:val="005D2DBD"/>
    <w:rsid w:val="005D30C4"/>
    <w:rsid w:val="005D36B2"/>
    <w:rsid w:val="005D3863"/>
    <w:rsid w:val="005D3C5E"/>
    <w:rsid w:val="005D3C5F"/>
    <w:rsid w:val="005D4153"/>
    <w:rsid w:val="005D6BBA"/>
    <w:rsid w:val="005E0C9F"/>
    <w:rsid w:val="005E2467"/>
    <w:rsid w:val="005E2940"/>
    <w:rsid w:val="005E2B56"/>
    <w:rsid w:val="005E2E66"/>
    <w:rsid w:val="005E3C6F"/>
    <w:rsid w:val="005E3F4A"/>
    <w:rsid w:val="005E4EAF"/>
    <w:rsid w:val="005E6BA4"/>
    <w:rsid w:val="005E7B41"/>
    <w:rsid w:val="005F20B2"/>
    <w:rsid w:val="005F3008"/>
    <w:rsid w:val="005F316B"/>
    <w:rsid w:val="005F3694"/>
    <w:rsid w:val="005F3B53"/>
    <w:rsid w:val="005F50B9"/>
    <w:rsid w:val="005F62CA"/>
    <w:rsid w:val="005F635B"/>
    <w:rsid w:val="005F6B95"/>
    <w:rsid w:val="005F71A4"/>
    <w:rsid w:val="005F7387"/>
    <w:rsid w:val="005F75D1"/>
    <w:rsid w:val="005F7C68"/>
    <w:rsid w:val="005F7D53"/>
    <w:rsid w:val="00600396"/>
    <w:rsid w:val="00602103"/>
    <w:rsid w:val="00602242"/>
    <w:rsid w:val="006026F6"/>
    <w:rsid w:val="00602A54"/>
    <w:rsid w:val="00602A98"/>
    <w:rsid w:val="00602BFC"/>
    <w:rsid w:val="00602D80"/>
    <w:rsid w:val="006031CD"/>
    <w:rsid w:val="0060343F"/>
    <w:rsid w:val="00603AAE"/>
    <w:rsid w:val="0060472E"/>
    <w:rsid w:val="00604A8E"/>
    <w:rsid w:val="00605D9F"/>
    <w:rsid w:val="0060675F"/>
    <w:rsid w:val="00606BCB"/>
    <w:rsid w:val="00607754"/>
    <w:rsid w:val="006079DD"/>
    <w:rsid w:val="00610FB9"/>
    <w:rsid w:val="00611199"/>
    <w:rsid w:val="0061126C"/>
    <w:rsid w:val="006128BC"/>
    <w:rsid w:val="006132C5"/>
    <w:rsid w:val="00613538"/>
    <w:rsid w:val="0061376C"/>
    <w:rsid w:val="00613C62"/>
    <w:rsid w:val="006163B1"/>
    <w:rsid w:val="006168BF"/>
    <w:rsid w:val="00617FCD"/>
    <w:rsid w:val="00620111"/>
    <w:rsid w:val="006206EE"/>
    <w:rsid w:val="00620C8A"/>
    <w:rsid w:val="00621104"/>
    <w:rsid w:val="00621EA9"/>
    <w:rsid w:val="0062222C"/>
    <w:rsid w:val="00622575"/>
    <w:rsid w:val="0062379C"/>
    <w:rsid w:val="006248D3"/>
    <w:rsid w:val="00624F62"/>
    <w:rsid w:val="006252CB"/>
    <w:rsid w:val="00625B58"/>
    <w:rsid w:val="00627086"/>
    <w:rsid w:val="00627B09"/>
    <w:rsid w:val="006304F0"/>
    <w:rsid w:val="00630547"/>
    <w:rsid w:val="00630FE3"/>
    <w:rsid w:val="0063112F"/>
    <w:rsid w:val="006312BD"/>
    <w:rsid w:val="00631E1F"/>
    <w:rsid w:val="006324D7"/>
    <w:rsid w:val="006364DA"/>
    <w:rsid w:val="00636728"/>
    <w:rsid w:val="00637876"/>
    <w:rsid w:val="006402AC"/>
    <w:rsid w:val="00641B2C"/>
    <w:rsid w:val="00641EE0"/>
    <w:rsid w:val="00643285"/>
    <w:rsid w:val="0064406C"/>
    <w:rsid w:val="006450EE"/>
    <w:rsid w:val="006456CE"/>
    <w:rsid w:val="00645C95"/>
    <w:rsid w:val="00645F99"/>
    <w:rsid w:val="00645FA3"/>
    <w:rsid w:val="0064650E"/>
    <w:rsid w:val="006469A9"/>
    <w:rsid w:val="00646A3A"/>
    <w:rsid w:val="00647A1E"/>
    <w:rsid w:val="00647C02"/>
    <w:rsid w:val="00650EDC"/>
    <w:rsid w:val="00651298"/>
    <w:rsid w:val="006514D3"/>
    <w:rsid w:val="006519BC"/>
    <w:rsid w:val="0065216E"/>
    <w:rsid w:val="006546FE"/>
    <w:rsid w:val="006553E8"/>
    <w:rsid w:val="006554D1"/>
    <w:rsid w:val="0065585A"/>
    <w:rsid w:val="00656783"/>
    <w:rsid w:val="00657898"/>
    <w:rsid w:val="00657FC1"/>
    <w:rsid w:val="00661AE7"/>
    <w:rsid w:val="00661D71"/>
    <w:rsid w:val="00661F2D"/>
    <w:rsid w:val="00661FF0"/>
    <w:rsid w:val="0066259C"/>
    <w:rsid w:val="00663F3A"/>
    <w:rsid w:val="006640BF"/>
    <w:rsid w:val="00664818"/>
    <w:rsid w:val="006649C7"/>
    <w:rsid w:val="00664A1C"/>
    <w:rsid w:val="00666248"/>
    <w:rsid w:val="00666952"/>
    <w:rsid w:val="00667C16"/>
    <w:rsid w:val="00670FEE"/>
    <w:rsid w:val="006710F1"/>
    <w:rsid w:val="00671269"/>
    <w:rsid w:val="0067145F"/>
    <w:rsid w:val="00671512"/>
    <w:rsid w:val="00671657"/>
    <w:rsid w:val="00672153"/>
    <w:rsid w:val="006724D3"/>
    <w:rsid w:val="0067397E"/>
    <w:rsid w:val="00674FFD"/>
    <w:rsid w:val="00675FB4"/>
    <w:rsid w:val="00676FFA"/>
    <w:rsid w:val="00677229"/>
    <w:rsid w:val="00677494"/>
    <w:rsid w:val="0067761C"/>
    <w:rsid w:val="00677910"/>
    <w:rsid w:val="00677E15"/>
    <w:rsid w:val="00677E3A"/>
    <w:rsid w:val="00680522"/>
    <w:rsid w:val="00680BB3"/>
    <w:rsid w:val="00680CBF"/>
    <w:rsid w:val="00681507"/>
    <w:rsid w:val="00681C3C"/>
    <w:rsid w:val="00681E2D"/>
    <w:rsid w:val="00683DA7"/>
    <w:rsid w:val="00684C61"/>
    <w:rsid w:val="00685601"/>
    <w:rsid w:val="00685F4B"/>
    <w:rsid w:val="00686482"/>
    <w:rsid w:val="0068657E"/>
    <w:rsid w:val="00686617"/>
    <w:rsid w:val="006900DA"/>
    <w:rsid w:val="00690823"/>
    <w:rsid w:val="00690BA6"/>
    <w:rsid w:val="00691A06"/>
    <w:rsid w:val="00691AEC"/>
    <w:rsid w:val="0069216B"/>
    <w:rsid w:val="00692214"/>
    <w:rsid w:val="0069282A"/>
    <w:rsid w:val="006938ED"/>
    <w:rsid w:val="00693D03"/>
    <w:rsid w:val="00693F86"/>
    <w:rsid w:val="006947D8"/>
    <w:rsid w:val="00694BA1"/>
    <w:rsid w:val="006950DF"/>
    <w:rsid w:val="0069522E"/>
    <w:rsid w:val="00696A75"/>
    <w:rsid w:val="00697C05"/>
    <w:rsid w:val="006A0CB3"/>
    <w:rsid w:val="006A0EFC"/>
    <w:rsid w:val="006A13A2"/>
    <w:rsid w:val="006A1540"/>
    <w:rsid w:val="006A16B3"/>
    <w:rsid w:val="006A1EAE"/>
    <w:rsid w:val="006A3612"/>
    <w:rsid w:val="006A383D"/>
    <w:rsid w:val="006A3C74"/>
    <w:rsid w:val="006A59DC"/>
    <w:rsid w:val="006A5D5A"/>
    <w:rsid w:val="006A614A"/>
    <w:rsid w:val="006A7A05"/>
    <w:rsid w:val="006B0498"/>
    <w:rsid w:val="006B0903"/>
    <w:rsid w:val="006B0A7E"/>
    <w:rsid w:val="006B0EB1"/>
    <w:rsid w:val="006B0FDF"/>
    <w:rsid w:val="006B17F3"/>
    <w:rsid w:val="006B21FA"/>
    <w:rsid w:val="006B2529"/>
    <w:rsid w:val="006B3427"/>
    <w:rsid w:val="006B3466"/>
    <w:rsid w:val="006B3527"/>
    <w:rsid w:val="006B467E"/>
    <w:rsid w:val="006B4B88"/>
    <w:rsid w:val="006B52FD"/>
    <w:rsid w:val="006B59B7"/>
    <w:rsid w:val="006B5BC7"/>
    <w:rsid w:val="006B68BE"/>
    <w:rsid w:val="006B6E4D"/>
    <w:rsid w:val="006B7B5A"/>
    <w:rsid w:val="006B7D84"/>
    <w:rsid w:val="006C1C3E"/>
    <w:rsid w:val="006C2558"/>
    <w:rsid w:val="006C2CEA"/>
    <w:rsid w:val="006C365A"/>
    <w:rsid w:val="006C40ED"/>
    <w:rsid w:val="006C44FD"/>
    <w:rsid w:val="006C5AB5"/>
    <w:rsid w:val="006C6201"/>
    <w:rsid w:val="006C665F"/>
    <w:rsid w:val="006C78D4"/>
    <w:rsid w:val="006C7CAE"/>
    <w:rsid w:val="006C7D6C"/>
    <w:rsid w:val="006D10A8"/>
    <w:rsid w:val="006D1B33"/>
    <w:rsid w:val="006D2D90"/>
    <w:rsid w:val="006D303F"/>
    <w:rsid w:val="006D3684"/>
    <w:rsid w:val="006D452C"/>
    <w:rsid w:val="006D4590"/>
    <w:rsid w:val="006D4C5E"/>
    <w:rsid w:val="006D5B87"/>
    <w:rsid w:val="006D66D2"/>
    <w:rsid w:val="006D67EE"/>
    <w:rsid w:val="006D72A7"/>
    <w:rsid w:val="006E13C3"/>
    <w:rsid w:val="006E180B"/>
    <w:rsid w:val="006E2075"/>
    <w:rsid w:val="006E2559"/>
    <w:rsid w:val="006E32CA"/>
    <w:rsid w:val="006E3597"/>
    <w:rsid w:val="006E394C"/>
    <w:rsid w:val="006E4366"/>
    <w:rsid w:val="006E4BBC"/>
    <w:rsid w:val="006E525F"/>
    <w:rsid w:val="006E5735"/>
    <w:rsid w:val="006E5769"/>
    <w:rsid w:val="006E5E27"/>
    <w:rsid w:val="006E5E7D"/>
    <w:rsid w:val="006E5F52"/>
    <w:rsid w:val="006E63EF"/>
    <w:rsid w:val="006E7CF4"/>
    <w:rsid w:val="006F05E6"/>
    <w:rsid w:val="006F0CA5"/>
    <w:rsid w:val="006F1484"/>
    <w:rsid w:val="006F15DF"/>
    <w:rsid w:val="006F1943"/>
    <w:rsid w:val="006F306B"/>
    <w:rsid w:val="006F35C2"/>
    <w:rsid w:val="006F36B6"/>
    <w:rsid w:val="006F4197"/>
    <w:rsid w:val="006F48D8"/>
    <w:rsid w:val="006F5F3F"/>
    <w:rsid w:val="006F6315"/>
    <w:rsid w:val="006F697F"/>
    <w:rsid w:val="007003EE"/>
    <w:rsid w:val="007004C5"/>
    <w:rsid w:val="00700821"/>
    <w:rsid w:val="00700BD9"/>
    <w:rsid w:val="00702F48"/>
    <w:rsid w:val="00703B1A"/>
    <w:rsid w:val="00704B94"/>
    <w:rsid w:val="007052D4"/>
    <w:rsid w:val="0070705C"/>
    <w:rsid w:val="00707DAC"/>
    <w:rsid w:val="007104CE"/>
    <w:rsid w:val="007116D1"/>
    <w:rsid w:val="00711CE7"/>
    <w:rsid w:val="007122EC"/>
    <w:rsid w:val="00712697"/>
    <w:rsid w:val="0071373F"/>
    <w:rsid w:val="00714002"/>
    <w:rsid w:val="007142F0"/>
    <w:rsid w:val="0071564B"/>
    <w:rsid w:val="0071651F"/>
    <w:rsid w:val="00717848"/>
    <w:rsid w:val="00720689"/>
    <w:rsid w:val="00722002"/>
    <w:rsid w:val="0072218B"/>
    <w:rsid w:val="00722AC9"/>
    <w:rsid w:val="00723CBA"/>
    <w:rsid w:val="00724B67"/>
    <w:rsid w:val="00725EBA"/>
    <w:rsid w:val="0072675E"/>
    <w:rsid w:val="0072676F"/>
    <w:rsid w:val="00727A07"/>
    <w:rsid w:val="00730D0D"/>
    <w:rsid w:val="00732869"/>
    <w:rsid w:val="00733B71"/>
    <w:rsid w:val="0073404F"/>
    <w:rsid w:val="007341FC"/>
    <w:rsid w:val="00734D3F"/>
    <w:rsid w:val="00734E93"/>
    <w:rsid w:val="0073549C"/>
    <w:rsid w:val="00735C8A"/>
    <w:rsid w:val="0073681C"/>
    <w:rsid w:val="00737049"/>
    <w:rsid w:val="00737BB6"/>
    <w:rsid w:val="0074082A"/>
    <w:rsid w:val="0074137F"/>
    <w:rsid w:val="00742304"/>
    <w:rsid w:val="00742E50"/>
    <w:rsid w:val="00742F90"/>
    <w:rsid w:val="00743AFA"/>
    <w:rsid w:val="00744294"/>
    <w:rsid w:val="00744476"/>
    <w:rsid w:val="00744745"/>
    <w:rsid w:val="007448AB"/>
    <w:rsid w:val="007448FC"/>
    <w:rsid w:val="00745F07"/>
    <w:rsid w:val="00750025"/>
    <w:rsid w:val="007502D8"/>
    <w:rsid w:val="00752387"/>
    <w:rsid w:val="007534E0"/>
    <w:rsid w:val="007549DA"/>
    <w:rsid w:val="00755711"/>
    <w:rsid w:val="00755C1F"/>
    <w:rsid w:val="007566EB"/>
    <w:rsid w:val="00757F65"/>
    <w:rsid w:val="00760117"/>
    <w:rsid w:val="007601B9"/>
    <w:rsid w:val="00760355"/>
    <w:rsid w:val="00760724"/>
    <w:rsid w:val="007608E2"/>
    <w:rsid w:val="00760FD5"/>
    <w:rsid w:val="00761B80"/>
    <w:rsid w:val="0076201B"/>
    <w:rsid w:val="00763080"/>
    <w:rsid w:val="007638E3"/>
    <w:rsid w:val="00763BD3"/>
    <w:rsid w:val="007643B5"/>
    <w:rsid w:val="007648C0"/>
    <w:rsid w:val="00765918"/>
    <w:rsid w:val="00765D14"/>
    <w:rsid w:val="00765E27"/>
    <w:rsid w:val="007666E4"/>
    <w:rsid w:val="00766FA9"/>
    <w:rsid w:val="007703B3"/>
    <w:rsid w:val="0077099A"/>
    <w:rsid w:val="007716C4"/>
    <w:rsid w:val="0077181E"/>
    <w:rsid w:val="00771903"/>
    <w:rsid w:val="00771926"/>
    <w:rsid w:val="00771FEF"/>
    <w:rsid w:val="00772A47"/>
    <w:rsid w:val="00773557"/>
    <w:rsid w:val="007744F3"/>
    <w:rsid w:val="00774C66"/>
    <w:rsid w:val="0077533B"/>
    <w:rsid w:val="0077680E"/>
    <w:rsid w:val="007774D7"/>
    <w:rsid w:val="00777C5E"/>
    <w:rsid w:val="00781CB3"/>
    <w:rsid w:val="0078273F"/>
    <w:rsid w:val="00782D0B"/>
    <w:rsid w:val="007830C5"/>
    <w:rsid w:val="00783B35"/>
    <w:rsid w:val="00784DF7"/>
    <w:rsid w:val="00785745"/>
    <w:rsid w:val="00785AD9"/>
    <w:rsid w:val="00785DEC"/>
    <w:rsid w:val="00786892"/>
    <w:rsid w:val="00790783"/>
    <w:rsid w:val="00791629"/>
    <w:rsid w:val="00792515"/>
    <w:rsid w:val="0079267C"/>
    <w:rsid w:val="00792A67"/>
    <w:rsid w:val="007934D6"/>
    <w:rsid w:val="00793563"/>
    <w:rsid w:val="0079476D"/>
    <w:rsid w:val="007947DF"/>
    <w:rsid w:val="00795060"/>
    <w:rsid w:val="00795BDB"/>
    <w:rsid w:val="00795FD0"/>
    <w:rsid w:val="00796550"/>
    <w:rsid w:val="00796E48"/>
    <w:rsid w:val="00797143"/>
    <w:rsid w:val="007A100A"/>
    <w:rsid w:val="007A241C"/>
    <w:rsid w:val="007A302A"/>
    <w:rsid w:val="007A3713"/>
    <w:rsid w:val="007A3C71"/>
    <w:rsid w:val="007A4F92"/>
    <w:rsid w:val="007A58FA"/>
    <w:rsid w:val="007A5D91"/>
    <w:rsid w:val="007A70AF"/>
    <w:rsid w:val="007A7F95"/>
    <w:rsid w:val="007B0970"/>
    <w:rsid w:val="007B17F1"/>
    <w:rsid w:val="007B196A"/>
    <w:rsid w:val="007B1BB2"/>
    <w:rsid w:val="007B1BF6"/>
    <w:rsid w:val="007B2241"/>
    <w:rsid w:val="007B2CB4"/>
    <w:rsid w:val="007B2FDC"/>
    <w:rsid w:val="007B3924"/>
    <w:rsid w:val="007B3EAC"/>
    <w:rsid w:val="007B455C"/>
    <w:rsid w:val="007B4C60"/>
    <w:rsid w:val="007B533C"/>
    <w:rsid w:val="007B5D56"/>
    <w:rsid w:val="007B6458"/>
    <w:rsid w:val="007B70BB"/>
    <w:rsid w:val="007B777F"/>
    <w:rsid w:val="007B7B2B"/>
    <w:rsid w:val="007B7C43"/>
    <w:rsid w:val="007C04D9"/>
    <w:rsid w:val="007C0EBE"/>
    <w:rsid w:val="007C1052"/>
    <w:rsid w:val="007C22B6"/>
    <w:rsid w:val="007C2307"/>
    <w:rsid w:val="007C23CC"/>
    <w:rsid w:val="007C2588"/>
    <w:rsid w:val="007C3381"/>
    <w:rsid w:val="007C3ED6"/>
    <w:rsid w:val="007C3F26"/>
    <w:rsid w:val="007C44B9"/>
    <w:rsid w:val="007C61CA"/>
    <w:rsid w:val="007C6826"/>
    <w:rsid w:val="007C730C"/>
    <w:rsid w:val="007C7670"/>
    <w:rsid w:val="007C79F5"/>
    <w:rsid w:val="007D09FE"/>
    <w:rsid w:val="007D0D23"/>
    <w:rsid w:val="007D2A88"/>
    <w:rsid w:val="007D2C9E"/>
    <w:rsid w:val="007D37F0"/>
    <w:rsid w:val="007D4420"/>
    <w:rsid w:val="007D4DAD"/>
    <w:rsid w:val="007D5ED1"/>
    <w:rsid w:val="007D6727"/>
    <w:rsid w:val="007D7477"/>
    <w:rsid w:val="007D74FC"/>
    <w:rsid w:val="007D76F8"/>
    <w:rsid w:val="007D7E9A"/>
    <w:rsid w:val="007E0020"/>
    <w:rsid w:val="007E0439"/>
    <w:rsid w:val="007E2F46"/>
    <w:rsid w:val="007E3074"/>
    <w:rsid w:val="007E3A47"/>
    <w:rsid w:val="007E4A28"/>
    <w:rsid w:val="007E4BC7"/>
    <w:rsid w:val="007E5770"/>
    <w:rsid w:val="007E776A"/>
    <w:rsid w:val="007F0A88"/>
    <w:rsid w:val="007F2619"/>
    <w:rsid w:val="007F2E97"/>
    <w:rsid w:val="007F4200"/>
    <w:rsid w:val="007F4539"/>
    <w:rsid w:val="007F46EE"/>
    <w:rsid w:val="007F557B"/>
    <w:rsid w:val="007F5BE5"/>
    <w:rsid w:val="007F6566"/>
    <w:rsid w:val="007F6CFE"/>
    <w:rsid w:val="007F7421"/>
    <w:rsid w:val="007F7C73"/>
    <w:rsid w:val="00800251"/>
    <w:rsid w:val="00800EE4"/>
    <w:rsid w:val="00802678"/>
    <w:rsid w:val="0080312F"/>
    <w:rsid w:val="00803A08"/>
    <w:rsid w:val="00803AAA"/>
    <w:rsid w:val="00803EDE"/>
    <w:rsid w:val="008042F1"/>
    <w:rsid w:val="0080696B"/>
    <w:rsid w:val="00806ABB"/>
    <w:rsid w:val="00806FED"/>
    <w:rsid w:val="008077E7"/>
    <w:rsid w:val="008104D3"/>
    <w:rsid w:val="008113AB"/>
    <w:rsid w:val="00811CAB"/>
    <w:rsid w:val="00813C5E"/>
    <w:rsid w:val="00813D57"/>
    <w:rsid w:val="008149CE"/>
    <w:rsid w:val="00816BE9"/>
    <w:rsid w:val="00820C22"/>
    <w:rsid w:val="0082127B"/>
    <w:rsid w:val="00821341"/>
    <w:rsid w:val="0082295B"/>
    <w:rsid w:val="008230C9"/>
    <w:rsid w:val="008240C5"/>
    <w:rsid w:val="008276E9"/>
    <w:rsid w:val="008304C3"/>
    <w:rsid w:val="008308D7"/>
    <w:rsid w:val="008318C5"/>
    <w:rsid w:val="00831F80"/>
    <w:rsid w:val="00833121"/>
    <w:rsid w:val="0083333B"/>
    <w:rsid w:val="0083336D"/>
    <w:rsid w:val="00833ED6"/>
    <w:rsid w:val="00833EF6"/>
    <w:rsid w:val="00834B98"/>
    <w:rsid w:val="00834E05"/>
    <w:rsid w:val="00834FF7"/>
    <w:rsid w:val="0083597C"/>
    <w:rsid w:val="008365D5"/>
    <w:rsid w:val="00836727"/>
    <w:rsid w:val="008370D5"/>
    <w:rsid w:val="0083796E"/>
    <w:rsid w:val="00840291"/>
    <w:rsid w:val="00840E8A"/>
    <w:rsid w:val="00841749"/>
    <w:rsid w:val="008459DF"/>
    <w:rsid w:val="00845A89"/>
    <w:rsid w:val="00846D0B"/>
    <w:rsid w:val="0084754C"/>
    <w:rsid w:val="0084782B"/>
    <w:rsid w:val="008478BB"/>
    <w:rsid w:val="008506A8"/>
    <w:rsid w:val="008522A8"/>
    <w:rsid w:val="00853089"/>
    <w:rsid w:val="008531DD"/>
    <w:rsid w:val="00853DD2"/>
    <w:rsid w:val="00854E3D"/>
    <w:rsid w:val="00855AFF"/>
    <w:rsid w:val="00855D21"/>
    <w:rsid w:val="00855ED0"/>
    <w:rsid w:val="00857B6A"/>
    <w:rsid w:val="008615E7"/>
    <w:rsid w:val="00861C94"/>
    <w:rsid w:val="00862A56"/>
    <w:rsid w:val="00863EC4"/>
    <w:rsid w:val="00865DCC"/>
    <w:rsid w:val="00865F76"/>
    <w:rsid w:val="008666F3"/>
    <w:rsid w:val="00866D65"/>
    <w:rsid w:val="00867F50"/>
    <w:rsid w:val="008702B1"/>
    <w:rsid w:val="00870680"/>
    <w:rsid w:val="00870E8F"/>
    <w:rsid w:val="008716A2"/>
    <w:rsid w:val="00871E15"/>
    <w:rsid w:val="00872895"/>
    <w:rsid w:val="00872B82"/>
    <w:rsid w:val="00873287"/>
    <w:rsid w:val="0087556B"/>
    <w:rsid w:val="008755CA"/>
    <w:rsid w:val="00875911"/>
    <w:rsid w:val="0087609A"/>
    <w:rsid w:val="00876ADE"/>
    <w:rsid w:val="00876D20"/>
    <w:rsid w:val="0088025E"/>
    <w:rsid w:val="0088034F"/>
    <w:rsid w:val="008809A2"/>
    <w:rsid w:val="0088561B"/>
    <w:rsid w:val="008858C1"/>
    <w:rsid w:val="008860E0"/>
    <w:rsid w:val="008861B2"/>
    <w:rsid w:val="00886A45"/>
    <w:rsid w:val="00886F34"/>
    <w:rsid w:val="00887493"/>
    <w:rsid w:val="00893E94"/>
    <w:rsid w:val="00894785"/>
    <w:rsid w:val="00894A0E"/>
    <w:rsid w:val="00894BBD"/>
    <w:rsid w:val="00894D56"/>
    <w:rsid w:val="00895E75"/>
    <w:rsid w:val="008A0F2D"/>
    <w:rsid w:val="008A11AA"/>
    <w:rsid w:val="008A1245"/>
    <w:rsid w:val="008A18C0"/>
    <w:rsid w:val="008A476C"/>
    <w:rsid w:val="008A5635"/>
    <w:rsid w:val="008A647D"/>
    <w:rsid w:val="008A6630"/>
    <w:rsid w:val="008A6890"/>
    <w:rsid w:val="008B01A7"/>
    <w:rsid w:val="008B16B8"/>
    <w:rsid w:val="008B1C62"/>
    <w:rsid w:val="008B2C6F"/>
    <w:rsid w:val="008B5811"/>
    <w:rsid w:val="008B5902"/>
    <w:rsid w:val="008B5C2D"/>
    <w:rsid w:val="008B6214"/>
    <w:rsid w:val="008B6B40"/>
    <w:rsid w:val="008B73DE"/>
    <w:rsid w:val="008C11BB"/>
    <w:rsid w:val="008C1A0F"/>
    <w:rsid w:val="008C2377"/>
    <w:rsid w:val="008C270D"/>
    <w:rsid w:val="008C342F"/>
    <w:rsid w:val="008C39B2"/>
    <w:rsid w:val="008C3E91"/>
    <w:rsid w:val="008C4D68"/>
    <w:rsid w:val="008C5262"/>
    <w:rsid w:val="008C5FA5"/>
    <w:rsid w:val="008C7C35"/>
    <w:rsid w:val="008C7D03"/>
    <w:rsid w:val="008D04B7"/>
    <w:rsid w:val="008D0F0A"/>
    <w:rsid w:val="008D104D"/>
    <w:rsid w:val="008D1650"/>
    <w:rsid w:val="008D305E"/>
    <w:rsid w:val="008D31DE"/>
    <w:rsid w:val="008D37D8"/>
    <w:rsid w:val="008D501D"/>
    <w:rsid w:val="008D6B4B"/>
    <w:rsid w:val="008D73CC"/>
    <w:rsid w:val="008E0CD6"/>
    <w:rsid w:val="008E2062"/>
    <w:rsid w:val="008E2571"/>
    <w:rsid w:val="008E3B9F"/>
    <w:rsid w:val="008E44F4"/>
    <w:rsid w:val="008E4E06"/>
    <w:rsid w:val="008E5D4C"/>
    <w:rsid w:val="008E61C2"/>
    <w:rsid w:val="008E6996"/>
    <w:rsid w:val="008F105D"/>
    <w:rsid w:val="008F1225"/>
    <w:rsid w:val="008F27D4"/>
    <w:rsid w:val="008F30F8"/>
    <w:rsid w:val="008F394A"/>
    <w:rsid w:val="008F3B39"/>
    <w:rsid w:val="008F527E"/>
    <w:rsid w:val="008F55EC"/>
    <w:rsid w:val="008F5655"/>
    <w:rsid w:val="008F5DB9"/>
    <w:rsid w:val="009015EA"/>
    <w:rsid w:val="0090240B"/>
    <w:rsid w:val="00903230"/>
    <w:rsid w:val="00903646"/>
    <w:rsid w:val="00903AE5"/>
    <w:rsid w:val="00903F37"/>
    <w:rsid w:val="0090471F"/>
    <w:rsid w:val="00904AF1"/>
    <w:rsid w:val="0090513C"/>
    <w:rsid w:val="00907994"/>
    <w:rsid w:val="00910B25"/>
    <w:rsid w:val="00911B24"/>
    <w:rsid w:val="00912172"/>
    <w:rsid w:val="00912251"/>
    <w:rsid w:val="009122A0"/>
    <w:rsid w:val="00912BF7"/>
    <w:rsid w:val="00912DFF"/>
    <w:rsid w:val="0091370A"/>
    <w:rsid w:val="009137BA"/>
    <w:rsid w:val="00913CAF"/>
    <w:rsid w:val="0091402E"/>
    <w:rsid w:val="00914CA4"/>
    <w:rsid w:val="00914F6A"/>
    <w:rsid w:val="009150CF"/>
    <w:rsid w:val="009157E0"/>
    <w:rsid w:val="00916608"/>
    <w:rsid w:val="00916F10"/>
    <w:rsid w:val="0091787B"/>
    <w:rsid w:val="00920A5B"/>
    <w:rsid w:val="00920B17"/>
    <w:rsid w:val="00921049"/>
    <w:rsid w:val="009215FD"/>
    <w:rsid w:val="00921AE4"/>
    <w:rsid w:val="0092215B"/>
    <w:rsid w:val="009228D9"/>
    <w:rsid w:val="00925DEA"/>
    <w:rsid w:val="00925F89"/>
    <w:rsid w:val="009275FE"/>
    <w:rsid w:val="00927D2C"/>
    <w:rsid w:val="00927F75"/>
    <w:rsid w:val="00931ED1"/>
    <w:rsid w:val="009331EE"/>
    <w:rsid w:val="0093517B"/>
    <w:rsid w:val="00935578"/>
    <w:rsid w:val="00936AAA"/>
    <w:rsid w:val="00940A0D"/>
    <w:rsid w:val="00940FB1"/>
    <w:rsid w:val="00941BE1"/>
    <w:rsid w:val="00942C28"/>
    <w:rsid w:val="00943D87"/>
    <w:rsid w:val="0094473D"/>
    <w:rsid w:val="0094526D"/>
    <w:rsid w:val="009452DF"/>
    <w:rsid w:val="009461E8"/>
    <w:rsid w:val="0094676B"/>
    <w:rsid w:val="009467B3"/>
    <w:rsid w:val="00946E95"/>
    <w:rsid w:val="0094723E"/>
    <w:rsid w:val="009472A1"/>
    <w:rsid w:val="00947B9D"/>
    <w:rsid w:val="00951093"/>
    <w:rsid w:val="009521BD"/>
    <w:rsid w:val="009522F3"/>
    <w:rsid w:val="009528D8"/>
    <w:rsid w:val="00952C14"/>
    <w:rsid w:val="00953B47"/>
    <w:rsid w:val="009546E1"/>
    <w:rsid w:val="0095573B"/>
    <w:rsid w:val="009557D7"/>
    <w:rsid w:val="00956C72"/>
    <w:rsid w:val="00956FA1"/>
    <w:rsid w:val="00957236"/>
    <w:rsid w:val="009578EB"/>
    <w:rsid w:val="009610B7"/>
    <w:rsid w:val="00961232"/>
    <w:rsid w:val="00961856"/>
    <w:rsid w:val="00961E15"/>
    <w:rsid w:val="0096211E"/>
    <w:rsid w:val="009633AE"/>
    <w:rsid w:val="00963960"/>
    <w:rsid w:val="00963BFA"/>
    <w:rsid w:val="00963D67"/>
    <w:rsid w:val="009642C1"/>
    <w:rsid w:val="009652A0"/>
    <w:rsid w:val="00965E4B"/>
    <w:rsid w:val="00966534"/>
    <w:rsid w:val="00966745"/>
    <w:rsid w:val="00966F6D"/>
    <w:rsid w:val="0096757F"/>
    <w:rsid w:val="009706F4"/>
    <w:rsid w:val="00970961"/>
    <w:rsid w:val="00971F7C"/>
    <w:rsid w:val="00971FC4"/>
    <w:rsid w:val="00971FFD"/>
    <w:rsid w:val="009723C1"/>
    <w:rsid w:val="0097244C"/>
    <w:rsid w:val="0097293A"/>
    <w:rsid w:val="009729BD"/>
    <w:rsid w:val="0097341F"/>
    <w:rsid w:val="009744DA"/>
    <w:rsid w:val="00975EB3"/>
    <w:rsid w:val="009762D6"/>
    <w:rsid w:val="00977B66"/>
    <w:rsid w:val="009800AC"/>
    <w:rsid w:val="00981DEF"/>
    <w:rsid w:val="00981EFA"/>
    <w:rsid w:val="009827BD"/>
    <w:rsid w:val="009838CF"/>
    <w:rsid w:val="00983C9A"/>
    <w:rsid w:val="00984904"/>
    <w:rsid w:val="00984BAE"/>
    <w:rsid w:val="0098514F"/>
    <w:rsid w:val="0098517D"/>
    <w:rsid w:val="00985FFF"/>
    <w:rsid w:val="009863BD"/>
    <w:rsid w:val="009863EC"/>
    <w:rsid w:val="00986964"/>
    <w:rsid w:val="00986B20"/>
    <w:rsid w:val="009923FC"/>
    <w:rsid w:val="00992854"/>
    <w:rsid w:val="00992D2C"/>
    <w:rsid w:val="009940DA"/>
    <w:rsid w:val="00994297"/>
    <w:rsid w:val="00994899"/>
    <w:rsid w:val="0099631E"/>
    <w:rsid w:val="00997048"/>
    <w:rsid w:val="009975B9"/>
    <w:rsid w:val="0099768A"/>
    <w:rsid w:val="00997BBB"/>
    <w:rsid w:val="009A08A7"/>
    <w:rsid w:val="009A2086"/>
    <w:rsid w:val="009A383E"/>
    <w:rsid w:val="009A3949"/>
    <w:rsid w:val="009A4DFC"/>
    <w:rsid w:val="009A5C9F"/>
    <w:rsid w:val="009A6211"/>
    <w:rsid w:val="009A6491"/>
    <w:rsid w:val="009A6E44"/>
    <w:rsid w:val="009B0BED"/>
    <w:rsid w:val="009B0E70"/>
    <w:rsid w:val="009B36DC"/>
    <w:rsid w:val="009B3866"/>
    <w:rsid w:val="009B45CE"/>
    <w:rsid w:val="009B6215"/>
    <w:rsid w:val="009B657E"/>
    <w:rsid w:val="009B677F"/>
    <w:rsid w:val="009B7575"/>
    <w:rsid w:val="009B7BBF"/>
    <w:rsid w:val="009C0DF5"/>
    <w:rsid w:val="009C1FE1"/>
    <w:rsid w:val="009C30B8"/>
    <w:rsid w:val="009C519F"/>
    <w:rsid w:val="009C5685"/>
    <w:rsid w:val="009C5FC8"/>
    <w:rsid w:val="009C7681"/>
    <w:rsid w:val="009D132B"/>
    <w:rsid w:val="009D1F56"/>
    <w:rsid w:val="009D1F8C"/>
    <w:rsid w:val="009D32A5"/>
    <w:rsid w:val="009D3BD8"/>
    <w:rsid w:val="009D40D7"/>
    <w:rsid w:val="009D505D"/>
    <w:rsid w:val="009D5451"/>
    <w:rsid w:val="009D6F37"/>
    <w:rsid w:val="009E0DC7"/>
    <w:rsid w:val="009E1314"/>
    <w:rsid w:val="009E1528"/>
    <w:rsid w:val="009E1EF2"/>
    <w:rsid w:val="009E1FEC"/>
    <w:rsid w:val="009E2534"/>
    <w:rsid w:val="009E3C6A"/>
    <w:rsid w:val="009E4A67"/>
    <w:rsid w:val="009E4BD4"/>
    <w:rsid w:val="009E5962"/>
    <w:rsid w:val="009E5C3F"/>
    <w:rsid w:val="009E5E04"/>
    <w:rsid w:val="009F09F1"/>
    <w:rsid w:val="009F0D42"/>
    <w:rsid w:val="009F2084"/>
    <w:rsid w:val="009F2627"/>
    <w:rsid w:val="009F2814"/>
    <w:rsid w:val="009F3F4E"/>
    <w:rsid w:val="009F4026"/>
    <w:rsid w:val="009F4365"/>
    <w:rsid w:val="009F53DD"/>
    <w:rsid w:val="009F5CD1"/>
    <w:rsid w:val="009F5FF1"/>
    <w:rsid w:val="009F6370"/>
    <w:rsid w:val="009F6408"/>
    <w:rsid w:val="009F7105"/>
    <w:rsid w:val="009F7AF0"/>
    <w:rsid w:val="009F7DE5"/>
    <w:rsid w:val="00A005FD"/>
    <w:rsid w:val="00A00839"/>
    <w:rsid w:val="00A00873"/>
    <w:rsid w:val="00A009F5"/>
    <w:rsid w:val="00A00A46"/>
    <w:rsid w:val="00A018B1"/>
    <w:rsid w:val="00A04CD9"/>
    <w:rsid w:val="00A05066"/>
    <w:rsid w:val="00A05AC6"/>
    <w:rsid w:val="00A05B3F"/>
    <w:rsid w:val="00A05F2B"/>
    <w:rsid w:val="00A05FF2"/>
    <w:rsid w:val="00A06032"/>
    <w:rsid w:val="00A06039"/>
    <w:rsid w:val="00A06FA4"/>
    <w:rsid w:val="00A070DF"/>
    <w:rsid w:val="00A1042C"/>
    <w:rsid w:val="00A133F7"/>
    <w:rsid w:val="00A13590"/>
    <w:rsid w:val="00A14903"/>
    <w:rsid w:val="00A151FF"/>
    <w:rsid w:val="00A1524C"/>
    <w:rsid w:val="00A15947"/>
    <w:rsid w:val="00A15BFD"/>
    <w:rsid w:val="00A15F94"/>
    <w:rsid w:val="00A17EE5"/>
    <w:rsid w:val="00A21C9B"/>
    <w:rsid w:val="00A234B4"/>
    <w:rsid w:val="00A2379A"/>
    <w:rsid w:val="00A24D32"/>
    <w:rsid w:val="00A253BC"/>
    <w:rsid w:val="00A267A3"/>
    <w:rsid w:val="00A269AA"/>
    <w:rsid w:val="00A26BB7"/>
    <w:rsid w:val="00A27AC8"/>
    <w:rsid w:val="00A315F3"/>
    <w:rsid w:val="00A31DDE"/>
    <w:rsid w:val="00A31E0C"/>
    <w:rsid w:val="00A3212C"/>
    <w:rsid w:val="00A33B83"/>
    <w:rsid w:val="00A34246"/>
    <w:rsid w:val="00A344FC"/>
    <w:rsid w:val="00A345D2"/>
    <w:rsid w:val="00A34793"/>
    <w:rsid w:val="00A34E24"/>
    <w:rsid w:val="00A34FEC"/>
    <w:rsid w:val="00A36338"/>
    <w:rsid w:val="00A36B0B"/>
    <w:rsid w:val="00A36DDB"/>
    <w:rsid w:val="00A36FE7"/>
    <w:rsid w:val="00A370D4"/>
    <w:rsid w:val="00A374D2"/>
    <w:rsid w:val="00A3774B"/>
    <w:rsid w:val="00A41FA8"/>
    <w:rsid w:val="00A42010"/>
    <w:rsid w:val="00A42635"/>
    <w:rsid w:val="00A43584"/>
    <w:rsid w:val="00A43C01"/>
    <w:rsid w:val="00A44202"/>
    <w:rsid w:val="00A45178"/>
    <w:rsid w:val="00A4553A"/>
    <w:rsid w:val="00A458B2"/>
    <w:rsid w:val="00A467DD"/>
    <w:rsid w:val="00A46A43"/>
    <w:rsid w:val="00A5007B"/>
    <w:rsid w:val="00A51036"/>
    <w:rsid w:val="00A52193"/>
    <w:rsid w:val="00A52DC0"/>
    <w:rsid w:val="00A53C79"/>
    <w:rsid w:val="00A56F79"/>
    <w:rsid w:val="00A57159"/>
    <w:rsid w:val="00A57242"/>
    <w:rsid w:val="00A577F7"/>
    <w:rsid w:val="00A57805"/>
    <w:rsid w:val="00A60CFD"/>
    <w:rsid w:val="00A612CD"/>
    <w:rsid w:val="00A61314"/>
    <w:rsid w:val="00A61388"/>
    <w:rsid w:val="00A6177D"/>
    <w:rsid w:val="00A62E24"/>
    <w:rsid w:val="00A63471"/>
    <w:rsid w:val="00A64600"/>
    <w:rsid w:val="00A64F97"/>
    <w:rsid w:val="00A6556A"/>
    <w:rsid w:val="00A669CE"/>
    <w:rsid w:val="00A679D9"/>
    <w:rsid w:val="00A67D83"/>
    <w:rsid w:val="00A70F29"/>
    <w:rsid w:val="00A71182"/>
    <w:rsid w:val="00A729D2"/>
    <w:rsid w:val="00A72C6C"/>
    <w:rsid w:val="00A73597"/>
    <w:rsid w:val="00A73A3C"/>
    <w:rsid w:val="00A73DE4"/>
    <w:rsid w:val="00A7447D"/>
    <w:rsid w:val="00A74C99"/>
    <w:rsid w:val="00A75EF9"/>
    <w:rsid w:val="00A7787D"/>
    <w:rsid w:val="00A8002B"/>
    <w:rsid w:val="00A80923"/>
    <w:rsid w:val="00A80B9C"/>
    <w:rsid w:val="00A80FD5"/>
    <w:rsid w:val="00A81A22"/>
    <w:rsid w:val="00A81EBA"/>
    <w:rsid w:val="00A82D9E"/>
    <w:rsid w:val="00A82F94"/>
    <w:rsid w:val="00A83227"/>
    <w:rsid w:val="00A8393C"/>
    <w:rsid w:val="00A83D03"/>
    <w:rsid w:val="00A84D00"/>
    <w:rsid w:val="00A85265"/>
    <w:rsid w:val="00A867C1"/>
    <w:rsid w:val="00A87534"/>
    <w:rsid w:val="00A87BFD"/>
    <w:rsid w:val="00A90970"/>
    <w:rsid w:val="00A91697"/>
    <w:rsid w:val="00A91A3F"/>
    <w:rsid w:val="00A932EE"/>
    <w:rsid w:val="00A933C2"/>
    <w:rsid w:val="00A936C4"/>
    <w:rsid w:val="00A93A0A"/>
    <w:rsid w:val="00A93F6E"/>
    <w:rsid w:val="00A968AB"/>
    <w:rsid w:val="00A968CC"/>
    <w:rsid w:val="00A96AFF"/>
    <w:rsid w:val="00A9758B"/>
    <w:rsid w:val="00A97714"/>
    <w:rsid w:val="00AA0394"/>
    <w:rsid w:val="00AA09C9"/>
    <w:rsid w:val="00AA24C0"/>
    <w:rsid w:val="00AA386A"/>
    <w:rsid w:val="00AA3F9D"/>
    <w:rsid w:val="00AA46B7"/>
    <w:rsid w:val="00AA5746"/>
    <w:rsid w:val="00AA5A06"/>
    <w:rsid w:val="00AA6430"/>
    <w:rsid w:val="00AA66A1"/>
    <w:rsid w:val="00AA6AB7"/>
    <w:rsid w:val="00AA7D31"/>
    <w:rsid w:val="00AB00AD"/>
    <w:rsid w:val="00AB0B6D"/>
    <w:rsid w:val="00AB10FF"/>
    <w:rsid w:val="00AB1552"/>
    <w:rsid w:val="00AB293C"/>
    <w:rsid w:val="00AB3D0B"/>
    <w:rsid w:val="00AB3EC6"/>
    <w:rsid w:val="00AB47AE"/>
    <w:rsid w:val="00AB5817"/>
    <w:rsid w:val="00AB6DC0"/>
    <w:rsid w:val="00AC2B38"/>
    <w:rsid w:val="00AC2C5F"/>
    <w:rsid w:val="00AC3762"/>
    <w:rsid w:val="00AC402A"/>
    <w:rsid w:val="00AC421F"/>
    <w:rsid w:val="00AC48B0"/>
    <w:rsid w:val="00AC4E30"/>
    <w:rsid w:val="00AC63A4"/>
    <w:rsid w:val="00AC6EE3"/>
    <w:rsid w:val="00AC7119"/>
    <w:rsid w:val="00AD05E1"/>
    <w:rsid w:val="00AD2D92"/>
    <w:rsid w:val="00AD489E"/>
    <w:rsid w:val="00AD4BDA"/>
    <w:rsid w:val="00AD64FF"/>
    <w:rsid w:val="00AD6CA0"/>
    <w:rsid w:val="00AD6CE5"/>
    <w:rsid w:val="00AD76C8"/>
    <w:rsid w:val="00AD7AAC"/>
    <w:rsid w:val="00AD7D14"/>
    <w:rsid w:val="00AE01CA"/>
    <w:rsid w:val="00AE10CC"/>
    <w:rsid w:val="00AE204B"/>
    <w:rsid w:val="00AE2D3C"/>
    <w:rsid w:val="00AE3A5E"/>
    <w:rsid w:val="00AE4855"/>
    <w:rsid w:val="00AE580C"/>
    <w:rsid w:val="00AE5C35"/>
    <w:rsid w:val="00AE6E8A"/>
    <w:rsid w:val="00AE78BE"/>
    <w:rsid w:val="00AF04B7"/>
    <w:rsid w:val="00AF0741"/>
    <w:rsid w:val="00AF0932"/>
    <w:rsid w:val="00AF164F"/>
    <w:rsid w:val="00AF1ECF"/>
    <w:rsid w:val="00AF2034"/>
    <w:rsid w:val="00AF2346"/>
    <w:rsid w:val="00AF244D"/>
    <w:rsid w:val="00AF2724"/>
    <w:rsid w:val="00AF2756"/>
    <w:rsid w:val="00AF48D8"/>
    <w:rsid w:val="00AF4983"/>
    <w:rsid w:val="00AF6BB4"/>
    <w:rsid w:val="00AF6D6E"/>
    <w:rsid w:val="00B00DB5"/>
    <w:rsid w:val="00B02996"/>
    <w:rsid w:val="00B02C19"/>
    <w:rsid w:val="00B03519"/>
    <w:rsid w:val="00B03DEF"/>
    <w:rsid w:val="00B03F5B"/>
    <w:rsid w:val="00B0485C"/>
    <w:rsid w:val="00B05161"/>
    <w:rsid w:val="00B052A2"/>
    <w:rsid w:val="00B05C06"/>
    <w:rsid w:val="00B062C3"/>
    <w:rsid w:val="00B073D8"/>
    <w:rsid w:val="00B073F4"/>
    <w:rsid w:val="00B07D3D"/>
    <w:rsid w:val="00B10384"/>
    <w:rsid w:val="00B10FD2"/>
    <w:rsid w:val="00B1134A"/>
    <w:rsid w:val="00B118C9"/>
    <w:rsid w:val="00B12CD7"/>
    <w:rsid w:val="00B12EC1"/>
    <w:rsid w:val="00B14C75"/>
    <w:rsid w:val="00B14E79"/>
    <w:rsid w:val="00B16207"/>
    <w:rsid w:val="00B1652D"/>
    <w:rsid w:val="00B16CE6"/>
    <w:rsid w:val="00B16F09"/>
    <w:rsid w:val="00B17A27"/>
    <w:rsid w:val="00B21412"/>
    <w:rsid w:val="00B21F8F"/>
    <w:rsid w:val="00B225EF"/>
    <w:rsid w:val="00B22686"/>
    <w:rsid w:val="00B22DA1"/>
    <w:rsid w:val="00B2333C"/>
    <w:rsid w:val="00B234D8"/>
    <w:rsid w:val="00B24210"/>
    <w:rsid w:val="00B24812"/>
    <w:rsid w:val="00B24918"/>
    <w:rsid w:val="00B258AD"/>
    <w:rsid w:val="00B27226"/>
    <w:rsid w:val="00B275FE"/>
    <w:rsid w:val="00B27AA4"/>
    <w:rsid w:val="00B27D2B"/>
    <w:rsid w:val="00B30116"/>
    <w:rsid w:val="00B30D48"/>
    <w:rsid w:val="00B31835"/>
    <w:rsid w:val="00B324B8"/>
    <w:rsid w:val="00B33A95"/>
    <w:rsid w:val="00B33EC9"/>
    <w:rsid w:val="00B3484B"/>
    <w:rsid w:val="00B34B8B"/>
    <w:rsid w:val="00B3528D"/>
    <w:rsid w:val="00B35C2E"/>
    <w:rsid w:val="00B35E98"/>
    <w:rsid w:val="00B4074A"/>
    <w:rsid w:val="00B40E7A"/>
    <w:rsid w:val="00B41045"/>
    <w:rsid w:val="00B42539"/>
    <w:rsid w:val="00B42B3F"/>
    <w:rsid w:val="00B447BD"/>
    <w:rsid w:val="00B46201"/>
    <w:rsid w:val="00B46948"/>
    <w:rsid w:val="00B50A68"/>
    <w:rsid w:val="00B50CD7"/>
    <w:rsid w:val="00B50FF4"/>
    <w:rsid w:val="00B510BD"/>
    <w:rsid w:val="00B51560"/>
    <w:rsid w:val="00B51BE1"/>
    <w:rsid w:val="00B51DF6"/>
    <w:rsid w:val="00B51F4B"/>
    <w:rsid w:val="00B5217C"/>
    <w:rsid w:val="00B533A0"/>
    <w:rsid w:val="00B53A10"/>
    <w:rsid w:val="00B53C51"/>
    <w:rsid w:val="00B544CF"/>
    <w:rsid w:val="00B55EA4"/>
    <w:rsid w:val="00B57170"/>
    <w:rsid w:val="00B571DF"/>
    <w:rsid w:val="00B57205"/>
    <w:rsid w:val="00B614C8"/>
    <w:rsid w:val="00B61F25"/>
    <w:rsid w:val="00B623FE"/>
    <w:rsid w:val="00B62AE6"/>
    <w:rsid w:val="00B63DC5"/>
    <w:rsid w:val="00B64FC4"/>
    <w:rsid w:val="00B65CE4"/>
    <w:rsid w:val="00B65EA0"/>
    <w:rsid w:val="00B660A3"/>
    <w:rsid w:val="00B6676A"/>
    <w:rsid w:val="00B70782"/>
    <w:rsid w:val="00B7135F"/>
    <w:rsid w:val="00B72983"/>
    <w:rsid w:val="00B730C3"/>
    <w:rsid w:val="00B742E0"/>
    <w:rsid w:val="00B755BA"/>
    <w:rsid w:val="00B758C2"/>
    <w:rsid w:val="00B77497"/>
    <w:rsid w:val="00B8077B"/>
    <w:rsid w:val="00B8112B"/>
    <w:rsid w:val="00B817CE"/>
    <w:rsid w:val="00B827E6"/>
    <w:rsid w:val="00B82A6B"/>
    <w:rsid w:val="00B82CAC"/>
    <w:rsid w:val="00B830F9"/>
    <w:rsid w:val="00B835A4"/>
    <w:rsid w:val="00B83845"/>
    <w:rsid w:val="00B83D5D"/>
    <w:rsid w:val="00B84D94"/>
    <w:rsid w:val="00B8575B"/>
    <w:rsid w:val="00B85AF9"/>
    <w:rsid w:val="00B86042"/>
    <w:rsid w:val="00B904E2"/>
    <w:rsid w:val="00B90A3C"/>
    <w:rsid w:val="00B912D1"/>
    <w:rsid w:val="00B9278D"/>
    <w:rsid w:val="00B929C6"/>
    <w:rsid w:val="00B942D6"/>
    <w:rsid w:val="00B94A8B"/>
    <w:rsid w:val="00B95BD3"/>
    <w:rsid w:val="00B96036"/>
    <w:rsid w:val="00B972FD"/>
    <w:rsid w:val="00B97900"/>
    <w:rsid w:val="00BA028C"/>
    <w:rsid w:val="00BA07A4"/>
    <w:rsid w:val="00BA1307"/>
    <w:rsid w:val="00BA140E"/>
    <w:rsid w:val="00BA2185"/>
    <w:rsid w:val="00BA22F0"/>
    <w:rsid w:val="00BA2992"/>
    <w:rsid w:val="00BA32E7"/>
    <w:rsid w:val="00BA3330"/>
    <w:rsid w:val="00BA3AB8"/>
    <w:rsid w:val="00BA45B2"/>
    <w:rsid w:val="00BB2EFE"/>
    <w:rsid w:val="00BB30AF"/>
    <w:rsid w:val="00BB31FE"/>
    <w:rsid w:val="00BB49A3"/>
    <w:rsid w:val="00BB4D02"/>
    <w:rsid w:val="00BB7203"/>
    <w:rsid w:val="00BB73DC"/>
    <w:rsid w:val="00BB73F5"/>
    <w:rsid w:val="00BB7AC0"/>
    <w:rsid w:val="00BB7E07"/>
    <w:rsid w:val="00BC03AA"/>
    <w:rsid w:val="00BC1275"/>
    <w:rsid w:val="00BC1ADA"/>
    <w:rsid w:val="00BC2E19"/>
    <w:rsid w:val="00BC363B"/>
    <w:rsid w:val="00BC3DEF"/>
    <w:rsid w:val="00BC4189"/>
    <w:rsid w:val="00BC5379"/>
    <w:rsid w:val="00BC60F7"/>
    <w:rsid w:val="00BC761B"/>
    <w:rsid w:val="00BC7D85"/>
    <w:rsid w:val="00BC7F16"/>
    <w:rsid w:val="00BD03B4"/>
    <w:rsid w:val="00BD0D63"/>
    <w:rsid w:val="00BD130F"/>
    <w:rsid w:val="00BD1C74"/>
    <w:rsid w:val="00BD20D0"/>
    <w:rsid w:val="00BD282D"/>
    <w:rsid w:val="00BD2E70"/>
    <w:rsid w:val="00BD2F4E"/>
    <w:rsid w:val="00BD3A58"/>
    <w:rsid w:val="00BD3C0B"/>
    <w:rsid w:val="00BD4B71"/>
    <w:rsid w:val="00BD4D09"/>
    <w:rsid w:val="00BD4D62"/>
    <w:rsid w:val="00BD5173"/>
    <w:rsid w:val="00BD53FF"/>
    <w:rsid w:val="00BD5784"/>
    <w:rsid w:val="00BD7287"/>
    <w:rsid w:val="00BD7B09"/>
    <w:rsid w:val="00BE0324"/>
    <w:rsid w:val="00BE0628"/>
    <w:rsid w:val="00BE0F65"/>
    <w:rsid w:val="00BE12AE"/>
    <w:rsid w:val="00BE2680"/>
    <w:rsid w:val="00BE2C7A"/>
    <w:rsid w:val="00BE3D15"/>
    <w:rsid w:val="00BE3DC9"/>
    <w:rsid w:val="00BE40C7"/>
    <w:rsid w:val="00BE40D0"/>
    <w:rsid w:val="00BE4361"/>
    <w:rsid w:val="00BE45D2"/>
    <w:rsid w:val="00BE4699"/>
    <w:rsid w:val="00BE5358"/>
    <w:rsid w:val="00BE54EE"/>
    <w:rsid w:val="00BE6CEB"/>
    <w:rsid w:val="00BE6D09"/>
    <w:rsid w:val="00BF0855"/>
    <w:rsid w:val="00BF0BA5"/>
    <w:rsid w:val="00BF2136"/>
    <w:rsid w:val="00BF3DC8"/>
    <w:rsid w:val="00BF451B"/>
    <w:rsid w:val="00BF4F64"/>
    <w:rsid w:val="00BF71C7"/>
    <w:rsid w:val="00BF71DF"/>
    <w:rsid w:val="00BF7A11"/>
    <w:rsid w:val="00BF7C4E"/>
    <w:rsid w:val="00BF7D10"/>
    <w:rsid w:val="00C0008A"/>
    <w:rsid w:val="00C0164D"/>
    <w:rsid w:val="00C021E1"/>
    <w:rsid w:val="00C027C8"/>
    <w:rsid w:val="00C035D0"/>
    <w:rsid w:val="00C036F1"/>
    <w:rsid w:val="00C03A41"/>
    <w:rsid w:val="00C0551C"/>
    <w:rsid w:val="00C06ABE"/>
    <w:rsid w:val="00C07DAD"/>
    <w:rsid w:val="00C11C5E"/>
    <w:rsid w:val="00C11D43"/>
    <w:rsid w:val="00C121A5"/>
    <w:rsid w:val="00C121CD"/>
    <w:rsid w:val="00C123DF"/>
    <w:rsid w:val="00C12490"/>
    <w:rsid w:val="00C12688"/>
    <w:rsid w:val="00C12FFB"/>
    <w:rsid w:val="00C15E94"/>
    <w:rsid w:val="00C16007"/>
    <w:rsid w:val="00C1674C"/>
    <w:rsid w:val="00C167C0"/>
    <w:rsid w:val="00C16962"/>
    <w:rsid w:val="00C17652"/>
    <w:rsid w:val="00C20C47"/>
    <w:rsid w:val="00C22B37"/>
    <w:rsid w:val="00C22C38"/>
    <w:rsid w:val="00C23F78"/>
    <w:rsid w:val="00C24180"/>
    <w:rsid w:val="00C24256"/>
    <w:rsid w:val="00C242F1"/>
    <w:rsid w:val="00C24406"/>
    <w:rsid w:val="00C24741"/>
    <w:rsid w:val="00C25509"/>
    <w:rsid w:val="00C26356"/>
    <w:rsid w:val="00C26D37"/>
    <w:rsid w:val="00C2722E"/>
    <w:rsid w:val="00C2733E"/>
    <w:rsid w:val="00C278C8"/>
    <w:rsid w:val="00C304A2"/>
    <w:rsid w:val="00C309BA"/>
    <w:rsid w:val="00C313A3"/>
    <w:rsid w:val="00C31D40"/>
    <w:rsid w:val="00C32392"/>
    <w:rsid w:val="00C32710"/>
    <w:rsid w:val="00C34DB3"/>
    <w:rsid w:val="00C35095"/>
    <w:rsid w:val="00C35FBF"/>
    <w:rsid w:val="00C360B0"/>
    <w:rsid w:val="00C36FE7"/>
    <w:rsid w:val="00C372A6"/>
    <w:rsid w:val="00C37A5B"/>
    <w:rsid w:val="00C37B2B"/>
    <w:rsid w:val="00C37DEC"/>
    <w:rsid w:val="00C400C3"/>
    <w:rsid w:val="00C41C65"/>
    <w:rsid w:val="00C4301E"/>
    <w:rsid w:val="00C44783"/>
    <w:rsid w:val="00C45370"/>
    <w:rsid w:val="00C45535"/>
    <w:rsid w:val="00C457FC"/>
    <w:rsid w:val="00C45C6B"/>
    <w:rsid w:val="00C45E64"/>
    <w:rsid w:val="00C45FE1"/>
    <w:rsid w:val="00C462C2"/>
    <w:rsid w:val="00C470C5"/>
    <w:rsid w:val="00C4740A"/>
    <w:rsid w:val="00C505A3"/>
    <w:rsid w:val="00C50708"/>
    <w:rsid w:val="00C50EF4"/>
    <w:rsid w:val="00C5189F"/>
    <w:rsid w:val="00C52984"/>
    <w:rsid w:val="00C52EBD"/>
    <w:rsid w:val="00C53FF3"/>
    <w:rsid w:val="00C544BA"/>
    <w:rsid w:val="00C551A0"/>
    <w:rsid w:val="00C5636B"/>
    <w:rsid w:val="00C57292"/>
    <w:rsid w:val="00C57DF9"/>
    <w:rsid w:val="00C61477"/>
    <w:rsid w:val="00C62459"/>
    <w:rsid w:val="00C62748"/>
    <w:rsid w:val="00C62963"/>
    <w:rsid w:val="00C62CB4"/>
    <w:rsid w:val="00C62FBB"/>
    <w:rsid w:val="00C6339D"/>
    <w:rsid w:val="00C63757"/>
    <w:rsid w:val="00C6420B"/>
    <w:rsid w:val="00C6464F"/>
    <w:rsid w:val="00C66064"/>
    <w:rsid w:val="00C669FE"/>
    <w:rsid w:val="00C67095"/>
    <w:rsid w:val="00C7027A"/>
    <w:rsid w:val="00C70AB7"/>
    <w:rsid w:val="00C711FD"/>
    <w:rsid w:val="00C71B23"/>
    <w:rsid w:val="00C71C13"/>
    <w:rsid w:val="00C7285E"/>
    <w:rsid w:val="00C74083"/>
    <w:rsid w:val="00C76E48"/>
    <w:rsid w:val="00C7762A"/>
    <w:rsid w:val="00C80DC4"/>
    <w:rsid w:val="00C81F8D"/>
    <w:rsid w:val="00C826C6"/>
    <w:rsid w:val="00C82B45"/>
    <w:rsid w:val="00C82CF8"/>
    <w:rsid w:val="00C82FDE"/>
    <w:rsid w:val="00C83072"/>
    <w:rsid w:val="00C84B1D"/>
    <w:rsid w:val="00C84B25"/>
    <w:rsid w:val="00C858E2"/>
    <w:rsid w:val="00C85E0B"/>
    <w:rsid w:val="00C86708"/>
    <w:rsid w:val="00C87179"/>
    <w:rsid w:val="00C91050"/>
    <w:rsid w:val="00C924B8"/>
    <w:rsid w:val="00C933FD"/>
    <w:rsid w:val="00C9360F"/>
    <w:rsid w:val="00C9363F"/>
    <w:rsid w:val="00C937F5"/>
    <w:rsid w:val="00C9431C"/>
    <w:rsid w:val="00C94713"/>
    <w:rsid w:val="00C957C4"/>
    <w:rsid w:val="00C95974"/>
    <w:rsid w:val="00C95BEB"/>
    <w:rsid w:val="00C963EA"/>
    <w:rsid w:val="00C96575"/>
    <w:rsid w:val="00C97FE3"/>
    <w:rsid w:val="00CA0167"/>
    <w:rsid w:val="00CA0761"/>
    <w:rsid w:val="00CA1302"/>
    <w:rsid w:val="00CA14A3"/>
    <w:rsid w:val="00CA3C91"/>
    <w:rsid w:val="00CA4B97"/>
    <w:rsid w:val="00CA56EF"/>
    <w:rsid w:val="00CA6C81"/>
    <w:rsid w:val="00CA7E33"/>
    <w:rsid w:val="00CB003A"/>
    <w:rsid w:val="00CB0D69"/>
    <w:rsid w:val="00CB1C3E"/>
    <w:rsid w:val="00CB1D29"/>
    <w:rsid w:val="00CB1E52"/>
    <w:rsid w:val="00CB22E9"/>
    <w:rsid w:val="00CB269A"/>
    <w:rsid w:val="00CB2AB7"/>
    <w:rsid w:val="00CB2AEF"/>
    <w:rsid w:val="00CB2D4A"/>
    <w:rsid w:val="00CB2F1A"/>
    <w:rsid w:val="00CB2FD8"/>
    <w:rsid w:val="00CB3CBD"/>
    <w:rsid w:val="00CB3D55"/>
    <w:rsid w:val="00CB416E"/>
    <w:rsid w:val="00CB5217"/>
    <w:rsid w:val="00CB5B79"/>
    <w:rsid w:val="00CB6862"/>
    <w:rsid w:val="00CB721F"/>
    <w:rsid w:val="00CB780C"/>
    <w:rsid w:val="00CC15F0"/>
    <w:rsid w:val="00CC18FB"/>
    <w:rsid w:val="00CC190D"/>
    <w:rsid w:val="00CC1B3C"/>
    <w:rsid w:val="00CC2D1C"/>
    <w:rsid w:val="00CC39C2"/>
    <w:rsid w:val="00CC3AB1"/>
    <w:rsid w:val="00CC49F5"/>
    <w:rsid w:val="00CC511A"/>
    <w:rsid w:val="00CC7251"/>
    <w:rsid w:val="00CC74F6"/>
    <w:rsid w:val="00CC7623"/>
    <w:rsid w:val="00CC7721"/>
    <w:rsid w:val="00CD1AF9"/>
    <w:rsid w:val="00CD3A10"/>
    <w:rsid w:val="00CD4402"/>
    <w:rsid w:val="00CD54EA"/>
    <w:rsid w:val="00CD5B90"/>
    <w:rsid w:val="00CD6F08"/>
    <w:rsid w:val="00CE05F7"/>
    <w:rsid w:val="00CE0657"/>
    <w:rsid w:val="00CE22C7"/>
    <w:rsid w:val="00CE3AE7"/>
    <w:rsid w:val="00CE572E"/>
    <w:rsid w:val="00CE68AC"/>
    <w:rsid w:val="00CE6CBC"/>
    <w:rsid w:val="00CE7028"/>
    <w:rsid w:val="00CE71FF"/>
    <w:rsid w:val="00CE777C"/>
    <w:rsid w:val="00CE7C61"/>
    <w:rsid w:val="00CF105F"/>
    <w:rsid w:val="00CF43AB"/>
    <w:rsid w:val="00CF4419"/>
    <w:rsid w:val="00CF57DA"/>
    <w:rsid w:val="00CF5DD9"/>
    <w:rsid w:val="00CF665E"/>
    <w:rsid w:val="00CF699A"/>
    <w:rsid w:val="00CF747E"/>
    <w:rsid w:val="00CF7E49"/>
    <w:rsid w:val="00D00098"/>
    <w:rsid w:val="00D00A38"/>
    <w:rsid w:val="00D0138E"/>
    <w:rsid w:val="00D01695"/>
    <w:rsid w:val="00D01C6C"/>
    <w:rsid w:val="00D01DF7"/>
    <w:rsid w:val="00D043BD"/>
    <w:rsid w:val="00D048B3"/>
    <w:rsid w:val="00D0500D"/>
    <w:rsid w:val="00D05DA2"/>
    <w:rsid w:val="00D071CF"/>
    <w:rsid w:val="00D1113E"/>
    <w:rsid w:val="00D12244"/>
    <w:rsid w:val="00D126D9"/>
    <w:rsid w:val="00D12BB9"/>
    <w:rsid w:val="00D13090"/>
    <w:rsid w:val="00D139A3"/>
    <w:rsid w:val="00D1403A"/>
    <w:rsid w:val="00D140E6"/>
    <w:rsid w:val="00D1565B"/>
    <w:rsid w:val="00D157BD"/>
    <w:rsid w:val="00D165BB"/>
    <w:rsid w:val="00D17207"/>
    <w:rsid w:val="00D17397"/>
    <w:rsid w:val="00D17CA4"/>
    <w:rsid w:val="00D201AD"/>
    <w:rsid w:val="00D208A6"/>
    <w:rsid w:val="00D20DEF"/>
    <w:rsid w:val="00D20E88"/>
    <w:rsid w:val="00D21FD1"/>
    <w:rsid w:val="00D22F15"/>
    <w:rsid w:val="00D23B7A"/>
    <w:rsid w:val="00D23E28"/>
    <w:rsid w:val="00D2437C"/>
    <w:rsid w:val="00D279E8"/>
    <w:rsid w:val="00D31032"/>
    <w:rsid w:val="00D3103C"/>
    <w:rsid w:val="00D317A9"/>
    <w:rsid w:val="00D3251C"/>
    <w:rsid w:val="00D3285E"/>
    <w:rsid w:val="00D33208"/>
    <w:rsid w:val="00D336EF"/>
    <w:rsid w:val="00D347D4"/>
    <w:rsid w:val="00D35243"/>
    <w:rsid w:val="00D35439"/>
    <w:rsid w:val="00D3543E"/>
    <w:rsid w:val="00D357B1"/>
    <w:rsid w:val="00D35E67"/>
    <w:rsid w:val="00D36449"/>
    <w:rsid w:val="00D36A4F"/>
    <w:rsid w:val="00D36B36"/>
    <w:rsid w:val="00D402F1"/>
    <w:rsid w:val="00D4085A"/>
    <w:rsid w:val="00D40A25"/>
    <w:rsid w:val="00D40BCE"/>
    <w:rsid w:val="00D41414"/>
    <w:rsid w:val="00D41847"/>
    <w:rsid w:val="00D424A3"/>
    <w:rsid w:val="00D4289C"/>
    <w:rsid w:val="00D42B0D"/>
    <w:rsid w:val="00D436A5"/>
    <w:rsid w:val="00D43EE8"/>
    <w:rsid w:val="00D446F2"/>
    <w:rsid w:val="00D47838"/>
    <w:rsid w:val="00D47BEF"/>
    <w:rsid w:val="00D47DFD"/>
    <w:rsid w:val="00D5110D"/>
    <w:rsid w:val="00D51552"/>
    <w:rsid w:val="00D517F0"/>
    <w:rsid w:val="00D5183F"/>
    <w:rsid w:val="00D51C04"/>
    <w:rsid w:val="00D5386C"/>
    <w:rsid w:val="00D542DB"/>
    <w:rsid w:val="00D547C6"/>
    <w:rsid w:val="00D56663"/>
    <w:rsid w:val="00D57A93"/>
    <w:rsid w:val="00D608CB"/>
    <w:rsid w:val="00D60C1B"/>
    <w:rsid w:val="00D60E1C"/>
    <w:rsid w:val="00D63381"/>
    <w:rsid w:val="00D63E2D"/>
    <w:rsid w:val="00D64D54"/>
    <w:rsid w:val="00D65FEF"/>
    <w:rsid w:val="00D66C15"/>
    <w:rsid w:val="00D700EA"/>
    <w:rsid w:val="00D70643"/>
    <w:rsid w:val="00D71A7B"/>
    <w:rsid w:val="00D71AC2"/>
    <w:rsid w:val="00D71E24"/>
    <w:rsid w:val="00D72416"/>
    <w:rsid w:val="00D72522"/>
    <w:rsid w:val="00D729B6"/>
    <w:rsid w:val="00D72E26"/>
    <w:rsid w:val="00D734E3"/>
    <w:rsid w:val="00D73A5B"/>
    <w:rsid w:val="00D73B97"/>
    <w:rsid w:val="00D73BA8"/>
    <w:rsid w:val="00D73FB7"/>
    <w:rsid w:val="00D74341"/>
    <w:rsid w:val="00D745FF"/>
    <w:rsid w:val="00D74B14"/>
    <w:rsid w:val="00D74F74"/>
    <w:rsid w:val="00D7556A"/>
    <w:rsid w:val="00D75FDA"/>
    <w:rsid w:val="00D764C5"/>
    <w:rsid w:val="00D7795E"/>
    <w:rsid w:val="00D81949"/>
    <w:rsid w:val="00D8207C"/>
    <w:rsid w:val="00D82103"/>
    <w:rsid w:val="00D82575"/>
    <w:rsid w:val="00D82788"/>
    <w:rsid w:val="00D8298F"/>
    <w:rsid w:val="00D84B41"/>
    <w:rsid w:val="00D85DEB"/>
    <w:rsid w:val="00D86DAD"/>
    <w:rsid w:val="00D90F10"/>
    <w:rsid w:val="00D917EA"/>
    <w:rsid w:val="00D91846"/>
    <w:rsid w:val="00D93992"/>
    <w:rsid w:val="00D94590"/>
    <w:rsid w:val="00D9500E"/>
    <w:rsid w:val="00D9616D"/>
    <w:rsid w:val="00D96B74"/>
    <w:rsid w:val="00D97499"/>
    <w:rsid w:val="00DA036A"/>
    <w:rsid w:val="00DA099D"/>
    <w:rsid w:val="00DA0A98"/>
    <w:rsid w:val="00DA1B47"/>
    <w:rsid w:val="00DA2047"/>
    <w:rsid w:val="00DA20E0"/>
    <w:rsid w:val="00DA27E9"/>
    <w:rsid w:val="00DA2C34"/>
    <w:rsid w:val="00DA36F2"/>
    <w:rsid w:val="00DA40FA"/>
    <w:rsid w:val="00DA5825"/>
    <w:rsid w:val="00DA6406"/>
    <w:rsid w:val="00DA713B"/>
    <w:rsid w:val="00DA7CE2"/>
    <w:rsid w:val="00DB091C"/>
    <w:rsid w:val="00DB0E0D"/>
    <w:rsid w:val="00DB45DB"/>
    <w:rsid w:val="00DB5393"/>
    <w:rsid w:val="00DB57BB"/>
    <w:rsid w:val="00DB5FA1"/>
    <w:rsid w:val="00DB6E93"/>
    <w:rsid w:val="00DC04F4"/>
    <w:rsid w:val="00DC1354"/>
    <w:rsid w:val="00DC2427"/>
    <w:rsid w:val="00DC2A4C"/>
    <w:rsid w:val="00DC301A"/>
    <w:rsid w:val="00DC4B50"/>
    <w:rsid w:val="00DC5425"/>
    <w:rsid w:val="00DC6956"/>
    <w:rsid w:val="00DC6C61"/>
    <w:rsid w:val="00DC6E6E"/>
    <w:rsid w:val="00DD003D"/>
    <w:rsid w:val="00DD0A07"/>
    <w:rsid w:val="00DD0D72"/>
    <w:rsid w:val="00DD0E68"/>
    <w:rsid w:val="00DD238D"/>
    <w:rsid w:val="00DD28BD"/>
    <w:rsid w:val="00DD29D5"/>
    <w:rsid w:val="00DD2B82"/>
    <w:rsid w:val="00DD4D10"/>
    <w:rsid w:val="00DD5C9B"/>
    <w:rsid w:val="00DD6CF9"/>
    <w:rsid w:val="00DD7FCC"/>
    <w:rsid w:val="00DE0DB7"/>
    <w:rsid w:val="00DE203A"/>
    <w:rsid w:val="00DE292F"/>
    <w:rsid w:val="00DE2956"/>
    <w:rsid w:val="00DE41D9"/>
    <w:rsid w:val="00DE4446"/>
    <w:rsid w:val="00DE5FB3"/>
    <w:rsid w:val="00DE69AF"/>
    <w:rsid w:val="00DE69F1"/>
    <w:rsid w:val="00DE7675"/>
    <w:rsid w:val="00DF06F4"/>
    <w:rsid w:val="00DF0707"/>
    <w:rsid w:val="00DF0F45"/>
    <w:rsid w:val="00DF1E1C"/>
    <w:rsid w:val="00DF2621"/>
    <w:rsid w:val="00DF2EF7"/>
    <w:rsid w:val="00DF4C0B"/>
    <w:rsid w:val="00DF575A"/>
    <w:rsid w:val="00DF5C02"/>
    <w:rsid w:val="00DF5C37"/>
    <w:rsid w:val="00DF65D9"/>
    <w:rsid w:val="00E005FC"/>
    <w:rsid w:val="00E00A1A"/>
    <w:rsid w:val="00E01180"/>
    <w:rsid w:val="00E018E6"/>
    <w:rsid w:val="00E0269B"/>
    <w:rsid w:val="00E04666"/>
    <w:rsid w:val="00E05B0E"/>
    <w:rsid w:val="00E05CE7"/>
    <w:rsid w:val="00E060AA"/>
    <w:rsid w:val="00E06A5A"/>
    <w:rsid w:val="00E07502"/>
    <w:rsid w:val="00E12E2C"/>
    <w:rsid w:val="00E13C57"/>
    <w:rsid w:val="00E13EED"/>
    <w:rsid w:val="00E1496B"/>
    <w:rsid w:val="00E15D7F"/>
    <w:rsid w:val="00E15EDC"/>
    <w:rsid w:val="00E164AE"/>
    <w:rsid w:val="00E169CD"/>
    <w:rsid w:val="00E16D6C"/>
    <w:rsid w:val="00E175DF"/>
    <w:rsid w:val="00E20004"/>
    <w:rsid w:val="00E203C1"/>
    <w:rsid w:val="00E20543"/>
    <w:rsid w:val="00E20C66"/>
    <w:rsid w:val="00E20E54"/>
    <w:rsid w:val="00E21336"/>
    <w:rsid w:val="00E228DC"/>
    <w:rsid w:val="00E24CA1"/>
    <w:rsid w:val="00E24FD3"/>
    <w:rsid w:val="00E2578F"/>
    <w:rsid w:val="00E261D8"/>
    <w:rsid w:val="00E26741"/>
    <w:rsid w:val="00E27424"/>
    <w:rsid w:val="00E32B4D"/>
    <w:rsid w:val="00E332F5"/>
    <w:rsid w:val="00E3339D"/>
    <w:rsid w:val="00E351AA"/>
    <w:rsid w:val="00E35496"/>
    <w:rsid w:val="00E35C93"/>
    <w:rsid w:val="00E35EE9"/>
    <w:rsid w:val="00E36036"/>
    <w:rsid w:val="00E36A83"/>
    <w:rsid w:val="00E37F7F"/>
    <w:rsid w:val="00E37FE1"/>
    <w:rsid w:val="00E41FE2"/>
    <w:rsid w:val="00E452FF"/>
    <w:rsid w:val="00E45835"/>
    <w:rsid w:val="00E468BB"/>
    <w:rsid w:val="00E46F3C"/>
    <w:rsid w:val="00E50A73"/>
    <w:rsid w:val="00E510A6"/>
    <w:rsid w:val="00E51655"/>
    <w:rsid w:val="00E52B9B"/>
    <w:rsid w:val="00E5348F"/>
    <w:rsid w:val="00E54B91"/>
    <w:rsid w:val="00E54FA6"/>
    <w:rsid w:val="00E56C3F"/>
    <w:rsid w:val="00E573EC"/>
    <w:rsid w:val="00E57730"/>
    <w:rsid w:val="00E57FFA"/>
    <w:rsid w:val="00E600E3"/>
    <w:rsid w:val="00E60164"/>
    <w:rsid w:val="00E606CC"/>
    <w:rsid w:val="00E609B1"/>
    <w:rsid w:val="00E61AC4"/>
    <w:rsid w:val="00E634CA"/>
    <w:rsid w:val="00E63620"/>
    <w:rsid w:val="00E6393A"/>
    <w:rsid w:val="00E63A52"/>
    <w:rsid w:val="00E6500C"/>
    <w:rsid w:val="00E65A18"/>
    <w:rsid w:val="00E66288"/>
    <w:rsid w:val="00E672C0"/>
    <w:rsid w:val="00E70E55"/>
    <w:rsid w:val="00E7164B"/>
    <w:rsid w:val="00E723E2"/>
    <w:rsid w:val="00E72FDB"/>
    <w:rsid w:val="00E73B3B"/>
    <w:rsid w:val="00E73BB1"/>
    <w:rsid w:val="00E74228"/>
    <w:rsid w:val="00E74360"/>
    <w:rsid w:val="00E744FC"/>
    <w:rsid w:val="00E7453F"/>
    <w:rsid w:val="00E749C3"/>
    <w:rsid w:val="00E75DFD"/>
    <w:rsid w:val="00E768AB"/>
    <w:rsid w:val="00E815EC"/>
    <w:rsid w:val="00E8165C"/>
    <w:rsid w:val="00E81A24"/>
    <w:rsid w:val="00E85792"/>
    <w:rsid w:val="00E86D2B"/>
    <w:rsid w:val="00E879F3"/>
    <w:rsid w:val="00E87CCD"/>
    <w:rsid w:val="00E900BE"/>
    <w:rsid w:val="00E927A8"/>
    <w:rsid w:val="00E9287A"/>
    <w:rsid w:val="00E92BE5"/>
    <w:rsid w:val="00E934E9"/>
    <w:rsid w:val="00E93F56"/>
    <w:rsid w:val="00E940A6"/>
    <w:rsid w:val="00E959BF"/>
    <w:rsid w:val="00E961B8"/>
    <w:rsid w:val="00E97B9F"/>
    <w:rsid w:val="00EA009E"/>
    <w:rsid w:val="00EA051A"/>
    <w:rsid w:val="00EA0D4D"/>
    <w:rsid w:val="00EA0D80"/>
    <w:rsid w:val="00EA11FE"/>
    <w:rsid w:val="00EA1713"/>
    <w:rsid w:val="00EA1D08"/>
    <w:rsid w:val="00EA26AA"/>
    <w:rsid w:val="00EA2FDF"/>
    <w:rsid w:val="00EA3BEF"/>
    <w:rsid w:val="00EA3CA8"/>
    <w:rsid w:val="00EA477A"/>
    <w:rsid w:val="00EA4C1A"/>
    <w:rsid w:val="00EA52A1"/>
    <w:rsid w:val="00EA55DA"/>
    <w:rsid w:val="00EA5BE5"/>
    <w:rsid w:val="00EA6330"/>
    <w:rsid w:val="00EA65C0"/>
    <w:rsid w:val="00EA6FC4"/>
    <w:rsid w:val="00EB0140"/>
    <w:rsid w:val="00EB120E"/>
    <w:rsid w:val="00EB19D7"/>
    <w:rsid w:val="00EB1D79"/>
    <w:rsid w:val="00EB2787"/>
    <w:rsid w:val="00EB2A1E"/>
    <w:rsid w:val="00EB2E47"/>
    <w:rsid w:val="00EB3212"/>
    <w:rsid w:val="00EB3AA2"/>
    <w:rsid w:val="00EB44AB"/>
    <w:rsid w:val="00EB4FB1"/>
    <w:rsid w:val="00EB5F0F"/>
    <w:rsid w:val="00EB6229"/>
    <w:rsid w:val="00EB6476"/>
    <w:rsid w:val="00EB65D3"/>
    <w:rsid w:val="00EB6A6F"/>
    <w:rsid w:val="00EB70F9"/>
    <w:rsid w:val="00EB747F"/>
    <w:rsid w:val="00EB7543"/>
    <w:rsid w:val="00EB7F21"/>
    <w:rsid w:val="00EC0D9B"/>
    <w:rsid w:val="00EC1F48"/>
    <w:rsid w:val="00EC21DB"/>
    <w:rsid w:val="00EC2727"/>
    <w:rsid w:val="00EC2872"/>
    <w:rsid w:val="00EC2D85"/>
    <w:rsid w:val="00EC3E64"/>
    <w:rsid w:val="00EC40FF"/>
    <w:rsid w:val="00EC4336"/>
    <w:rsid w:val="00EC453E"/>
    <w:rsid w:val="00EC4D92"/>
    <w:rsid w:val="00EC4DE2"/>
    <w:rsid w:val="00EC59B7"/>
    <w:rsid w:val="00EC5A29"/>
    <w:rsid w:val="00EC6540"/>
    <w:rsid w:val="00EC6C37"/>
    <w:rsid w:val="00EC70C4"/>
    <w:rsid w:val="00ED18BC"/>
    <w:rsid w:val="00ED3706"/>
    <w:rsid w:val="00ED3F0A"/>
    <w:rsid w:val="00ED4194"/>
    <w:rsid w:val="00ED4693"/>
    <w:rsid w:val="00ED5BDB"/>
    <w:rsid w:val="00ED6621"/>
    <w:rsid w:val="00ED7A93"/>
    <w:rsid w:val="00ED7CCE"/>
    <w:rsid w:val="00EE0D76"/>
    <w:rsid w:val="00EE19E8"/>
    <w:rsid w:val="00EE2158"/>
    <w:rsid w:val="00EE22B2"/>
    <w:rsid w:val="00EE2841"/>
    <w:rsid w:val="00EE3565"/>
    <w:rsid w:val="00EE35F7"/>
    <w:rsid w:val="00EE52D3"/>
    <w:rsid w:val="00EE66C7"/>
    <w:rsid w:val="00EE72AE"/>
    <w:rsid w:val="00EF04B8"/>
    <w:rsid w:val="00EF0D40"/>
    <w:rsid w:val="00EF13B7"/>
    <w:rsid w:val="00EF16AA"/>
    <w:rsid w:val="00EF17AB"/>
    <w:rsid w:val="00EF1DB7"/>
    <w:rsid w:val="00EF3252"/>
    <w:rsid w:val="00EF3640"/>
    <w:rsid w:val="00EF3A8B"/>
    <w:rsid w:val="00EF4055"/>
    <w:rsid w:val="00EF4F12"/>
    <w:rsid w:val="00EF560E"/>
    <w:rsid w:val="00EF5BE2"/>
    <w:rsid w:val="00EF5BF9"/>
    <w:rsid w:val="00EF5E25"/>
    <w:rsid w:val="00EF5E80"/>
    <w:rsid w:val="00EF5F7E"/>
    <w:rsid w:val="00EF65DD"/>
    <w:rsid w:val="00F020C7"/>
    <w:rsid w:val="00F03288"/>
    <w:rsid w:val="00F03B3F"/>
    <w:rsid w:val="00F0405C"/>
    <w:rsid w:val="00F04B1B"/>
    <w:rsid w:val="00F0503E"/>
    <w:rsid w:val="00F0552A"/>
    <w:rsid w:val="00F06116"/>
    <w:rsid w:val="00F0669C"/>
    <w:rsid w:val="00F068F1"/>
    <w:rsid w:val="00F07FFC"/>
    <w:rsid w:val="00F10D53"/>
    <w:rsid w:val="00F11573"/>
    <w:rsid w:val="00F1264D"/>
    <w:rsid w:val="00F12E9F"/>
    <w:rsid w:val="00F14160"/>
    <w:rsid w:val="00F14B34"/>
    <w:rsid w:val="00F156F7"/>
    <w:rsid w:val="00F15737"/>
    <w:rsid w:val="00F15800"/>
    <w:rsid w:val="00F15AE7"/>
    <w:rsid w:val="00F17259"/>
    <w:rsid w:val="00F17FBB"/>
    <w:rsid w:val="00F209D3"/>
    <w:rsid w:val="00F20A42"/>
    <w:rsid w:val="00F2111A"/>
    <w:rsid w:val="00F21D0C"/>
    <w:rsid w:val="00F22206"/>
    <w:rsid w:val="00F22F5B"/>
    <w:rsid w:val="00F2317F"/>
    <w:rsid w:val="00F23ED9"/>
    <w:rsid w:val="00F2478A"/>
    <w:rsid w:val="00F24F12"/>
    <w:rsid w:val="00F24FE6"/>
    <w:rsid w:val="00F25200"/>
    <w:rsid w:val="00F25CA5"/>
    <w:rsid w:val="00F27164"/>
    <w:rsid w:val="00F2734C"/>
    <w:rsid w:val="00F27737"/>
    <w:rsid w:val="00F3076D"/>
    <w:rsid w:val="00F30A95"/>
    <w:rsid w:val="00F30C00"/>
    <w:rsid w:val="00F30CF6"/>
    <w:rsid w:val="00F313A1"/>
    <w:rsid w:val="00F32BD6"/>
    <w:rsid w:val="00F34810"/>
    <w:rsid w:val="00F353E8"/>
    <w:rsid w:val="00F35673"/>
    <w:rsid w:val="00F364F3"/>
    <w:rsid w:val="00F37CFA"/>
    <w:rsid w:val="00F37F06"/>
    <w:rsid w:val="00F40748"/>
    <w:rsid w:val="00F40BF7"/>
    <w:rsid w:val="00F41350"/>
    <w:rsid w:val="00F418D5"/>
    <w:rsid w:val="00F42942"/>
    <w:rsid w:val="00F43765"/>
    <w:rsid w:val="00F44076"/>
    <w:rsid w:val="00F445E2"/>
    <w:rsid w:val="00F4475B"/>
    <w:rsid w:val="00F46544"/>
    <w:rsid w:val="00F47097"/>
    <w:rsid w:val="00F50104"/>
    <w:rsid w:val="00F50616"/>
    <w:rsid w:val="00F50AB4"/>
    <w:rsid w:val="00F51910"/>
    <w:rsid w:val="00F51973"/>
    <w:rsid w:val="00F52AE8"/>
    <w:rsid w:val="00F52E07"/>
    <w:rsid w:val="00F548E0"/>
    <w:rsid w:val="00F56EC0"/>
    <w:rsid w:val="00F5710D"/>
    <w:rsid w:val="00F571D2"/>
    <w:rsid w:val="00F573A7"/>
    <w:rsid w:val="00F6065A"/>
    <w:rsid w:val="00F60C3F"/>
    <w:rsid w:val="00F6220B"/>
    <w:rsid w:val="00F6266E"/>
    <w:rsid w:val="00F626A9"/>
    <w:rsid w:val="00F64EEC"/>
    <w:rsid w:val="00F66380"/>
    <w:rsid w:val="00F67108"/>
    <w:rsid w:val="00F67AD4"/>
    <w:rsid w:val="00F7070E"/>
    <w:rsid w:val="00F7098A"/>
    <w:rsid w:val="00F70B03"/>
    <w:rsid w:val="00F70C79"/>
    <w:rsid w:val="00F70DF9"/>
    <w:rsid w:val="00F7115C"/>
    <w:rsid w:val="00F72278"/>
    <w:rsid w:val="00F72BD9"/>
    <w:rsid w:val="00F72C63"/>
    <w:rsid w:val="00F73358"/>
    <w:rsid w:val="00F748D2"/>
    <w:rsid w:val="00F756EA"/>
    <w:rsid w:val="00F76569"/>
    <w:rsid w:val="00F77C58"/>
    <w:rsid w:val="00F77F4D"/>
    <w:rsid w:val="00F800F5"/>
    <w:rsid w:val="00F807CE"/>
    <w:rsid w:val="00F8087D"/>
    <w:rsid w:val="00F818D5"/>
    <w:rsid w:val="00F81B88"/>
    <w:rsid w:val="00F83371"/>
    <w:rsid w:val="00F84059"/>
    <w:rsid w:val="00F856BE"/>
    <w:rsid w:val="00F85AA1"/>
    <w:rsid w:val="00F86CBB"/>
    <w:rsid w:val="00F87ECC"/>
    <w:rsid w:val="00F905F2"/>
    <w:rsid w:val="00F90837"/>
    <w:rsid w:val="00F90B87"/>
    <w:rsid w:val="00F91A75"/>
    <w:rsid w:val="00F94FF8"/>
    <w:rsid w:val="00F95692"/>
    <w:rsid w:val="00F95B81"/>
    <w:rsid w:val="00F96A6F"/>
    <w:rsid w:val="00F96D7D"/>
    <w:rsid w:val="00F97148"/>
    <w:rsid w:val="00F977BD"/>
    <w:rsid w:val="00FA00DC"/>
    <w:rsid w:val="00FA17D8"/>
    <w:rsid w:val="00FA19BA"/>
    <w:rsid w:val="00FA1BBF"/>
    <w:rsid w:val="00FA1DF3"/>
    <w:rsid w:val="00FA203E"/>
    <w:rsid w:val="00FA2685"/>
    <w:rsid w:val="00FA39E3"/>
    <w:rsid w:val="00FA4A49"/>
    <w:rsid w:val="00FA5D27"/>
    <w:rsid w:val="00FA78AB"/>
    <w:rsid w:val="00FA7BFC"/>
    <w:rsid w:val="00FB04AE"/>
    <w:rsid w:val="00FB1411"/>
    <w:rsid w:val="00FB2E88"/>
    <w:rsid w:val="00FB6325"/>
    <w:rsid w:val="00FB6483"/>
    <w:rsid w:val="00FB68A7"/>
    <w:rsid w:val="00FB751B"/>
    <w:rsid w:val="00FB795B"/>
    <w:rsid w:val="00FB79E8"/>
    <w:rsid w:val="00FB7D55"/>
    <w:rsid w:val="00FC05BD"/>
    <w:rsid w:val="00FC0E1F"/>
    <w:rsid w:val="00FC105B"/>
    <w:rsid w:val="00FC16E6"/>
    <w:rsid w:val="00FC3608"/>
    <w:rsid w:val="00FC411B"/>
    <w:rsid w:val="00FC45FA"/>
    <w:rsid w:val="00FC5211"/>
    <w:rsid w:val="00FC5B08"/>
    <w:rsid w:val="00FC7265"/>
    <w:rsid w:val="00FC7D22"/>
    <w:rsid w:val="00FC7D9E"/>
    <w:rsid w:val="00FD375E"/>
    <w:rsid w:val="00FD3C5E"/>
    <w:rsid w:val="00FD510F"/>
    <w:rsid w:val="00FD5330"/>
    <w:rsid w:val="00FD5F16"/>
    <w:rsid w:val="00FE0252"/>
    <w:rsid w:val="00FE086D"/>
    <w:rsid w:val="00FE0B94"/>
    <w:rsid w:val="00FE1650"/>
    <w:rsid w:val="00FE1696"/>
    <w:rsid w:val="00FE228F"/>
    <w:rsid w:val="00FE2909"/>
    <w:rsid w:val="00FE2BF4"/>
    <w:rsid w:val="00FE344C"/>
    <w:rsid w:val="00FE4E6D"/>
    <w:rsid w:val="00FE6139"/>
    <w:rsid w:val="00FE689A"/>
    <w:rsid w:val="00FE6B85"/>
    <w:rsid w:val="00FE6E4A"/>
    <w:rsid w:val="00FE7736"/>
    <w:rsid w:val="00FE7F1A"/>
    <w:rsid w:val="00FF0248"/>
    <w:rsid w:val="00FF0345"/>
    <w:rsid w:val="00FF04EB"/>
    <w:rsid w:val="00FF079F"/>
    <w:rsid w:val="00FF2149"/>
    <w:rsid w:val="00FF2F90"/>
    <w:rsid w:val="00FF314A"/>
    <w:rsid w:val="00FF3F98"/>
    <w:rsid w:val="00FF42F0"/>
    <w:rsid w:val="00FF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5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5F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F5F5C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Pavel\Documents\&#1056;&#1072;&#1073;&#1086;&#1090;&#1072;\cgi\online.cgi%3freq=doc&amp;base=LAW&amp;n=203722&amp;rnd=228224.285461308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Pavel\Documents\&#1056;&#1072;&#1073;&#1086;&#1090;&#1072;\cgi\online.cgi%3freq=doc&amp;base=LAW&amp;n=200073&amp;rnd=228224.2354821979&amp;dst=161&amp;fld=134" TargetMode="External"/><Relationship Id="rId5" Type="http://schemas.openxmlformats.org/officeDocument/2006/relationships/hyperlink" Target="file:///C:\Users\Pavel\Documents\&#1056;&#1072;&#1073;&#1086;&#1090;&#1072;\cgi\online.cgi%3freq=doc&amp;base=LAW&amp;n=200073&amp;rnd=228224.40083934&amp;dst=196&amp;fld=134" TargetMode="External"/><Relationship Id="rId4" Type="http://schemas.openxmlformats.org/officeDocument/2006/relationships/hyperlink" Target="file:///C:\Users\Pavel\Documents\&#1056;&#1072;&#1073;&#1086;&#1090;&#1072;\cgi\online.cgi%3freq=doc&amp;base=LAW&amp;n=200073&amp;rnd=228224.133737328&amp;dst=100403&amp;fld=13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1373</Words>
  <Characters>7831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Pavel</dc:creator>
  <cp:keywords/>
  <dc:description/>
  <cp:lastModifiedBy>Максим</cp:lastModifiedBy>
  <cp:revision>13</cp:revision>
  <dcterms:created xsi:type="dcterms:W3CDTF">2016-10-28T13:50:00Z</dcterms:created>
  <dcterms:modified xsi:type="dcterms:W3CDTF">2017-01-20T14:35:00Z</dcterms:modified>
</cp:coreProperties>
</file>