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3A3" w:rsidRPr="00DD0C20" w:rsidRDefault="00AA23A3" w:rsidP="00AB5F5B">
      <w:pPr>
        <w:rPr>
          <w:rFonts w:ascii="Times New Roman" w:hAnsi="Times New Roman"/>
        </w:rPr>
      </w:pPr>
    </w:p>
    <w:p w:rsidR="00AA23A3" w:rsidRPr="00037F41" w:rsidRDefault="00AA23A3" w:rsidP="00AB5F5B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037F41">
        <w:rPr>
          <w:rFonts w:ascii="Times New Roman" w:hAnsi="Times New Roman"/>
          <w:color w:val="000000"/>
          <w:sz w:val="20"/>
          <w:szCs w:val="20"/>
        </w:rPr>
        <w:t xml:space="preserve">Приложение № </w:t>
      </w:r>
      <w:r>
        <w:rPr>
          <w:rFonts w:ascii="Times New Roman" w:hAnsi="Times New Roman"/>
          <w:color w:val="000000"/>
          <w:sz w:val="20"/>
          <w:szCs w:val="20"/>
        </w:rPr>
        <w:t>3</w:t>
      </w:r>
      <w:r w:rsidRPr="00037F41">
        <w:rPr>
          <w:rFonts w:ascii="Times New Roman" w:hAnsi="Times New Roman"/>
          <w:color w:val="000000"/>
          <w:sz w:val="20"/>
          <w:szCs w:val="20"/>
        </w:rPr>
        <w:t xml:space="preserve"> к Договору Комиссии</w:t>
      </w:r>
    </w:p>
    <w:p w:rsidR="00AA23A3" w:rsidRPr="003F1663" w:rsidRDefault="00AA23A3" w:rsidP="00AB5F5B">
      <w:pPr>
        <w:autoSpaceDE w:val="0"/>
        <w:autoSpaceDN w:val="0"/>
        <w:adjustRightInd w:val="0"/>
        <w:snapToGrid w:val="0"/>
        <w:spacing w:after="0" w:line="240" w:lineRule="auto"/>
        <w:jc w:val="right"/>
        <w:rPr>
          <w:rFonts w:ascii="Times New Roman" w:hAnsi="Times New Roman"/>
          <w:color w:val="000000"/>
          <w:sz w:val="20"/>
          <w:szCs w:val="20"/>
        </w:rPr>
      </w:pPr>
      <w:r w:rsidRPr="003F1663">
        <w:rPr>
          <w:rFonts w:ascii="Times New Roman" w:hAnsi="Times New Roman"/>
          <w:color w:val="000000"/>
          <w:sz w:val="20"/>
          <w:szCs w:val="20"/>
        </w:rPr>
        <w:t>№</w:t>
      </w:r>
      <w:r w:rsidRPr="008A1FC7">
        <w:rPr>
          <w:rFonts w:ascii="Times New Roman" w:hAnsi="Times New Roman"/>
          <w:color w:val="000000"/>
          <w:sz w:val="20"/>
          <w:szCs w:val="20"/>
        </w:rPr>
        <w:t>%contractNumber%</w:t>
      </w:r>
      <w:r w:rsidRPr="00915496">
        <w:rPr>
          <w:rFonts w:ascii="Times New Roman" w:hAnsi="Times New Roman"/>
          <w:color w:val="000000"/>
          <w:sz w:val="20"/>
          <w:szCs w:val="20"/>
        </w:rPr>
        <w:t xml:space="preserve"> от 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  <w:r>
        <w:rPr>
          <w:rFonts w:ascii="Times New Roman" w:hAnsi="Times New Roman"/>
          <w:color w:val="000000"/>
          <w:sz w:val="20"/>
          <w:szCs w:val="20"/>
          <w:lang w:val="en-US"/>
        </w:rPr>
        <w:t>openedDate</w:t>
      </w:r>
      <w:r w:rsidRPr="004A396F">
        <w:rPr>
          <w:rFonts w:ascii="Times New Roman" w:hAnsi="Times New Roman"/>
          <w:color w:val="000000"/>
          <w:sz w:val="20"/>
          <w:szCs w:val="20"/>
        </w:rPr>
        <w:t>%</w:t>
      </w:r>
    </w:p>
    <w:p w:rsidR="00AA23A3" w:rsidRPr="00D00B60" w:rsidRDefault="00AA23A3" w:rsidP="00AB5F5B">
      <w:pPr>
        <w:pStyle w:val="Heading3"/>
        <w:tabs>
          <w:tab w:val="center" w:pos="4677"/>
        </w:tabs>
        <w:rPr>
          <w:sz w:val="24"/>
        </w:rPr>
      </w:pPr>
    </w:p>
    <w:p w:rsidR="00AA23A3" w:rsidRDefault="00AA23A3" w:rsidP="00AB5F5B">
      <w:pPr>
        <w:pStyle w:val="Heading3"/>
        <w:tabs>
          <w:tab w:val="center" w:pos="4677"/>
        </w:tabs>
      </w:pPr>
      <w:r>
        <w:rPr>
          <w:sz w:val="24"/>
        </w:rPr>
        <w:t>АКТ ВОЗВРАТА КОМИТЕНТУ</w:t>
      </w:r>
    </w:p>
    <w:p w:rsidR="00AA23A3" w:rsidRDefault="00AA23A3" w:rsidP="00AB5F5B">
      <w:pPr>
        <w:pStyle w:val="Heading3"/>
        <w:tabs>
          <w:tab w:val="center" w:pos="4677"/>
        </w:tabs>
      </w:pPr>
      <w:r>
        <w:t xml:space="preserve">имущества, </w:t>
      </w:r>
      <w:bookmarkStart w:id="0" w:name="_GoBack"/>
      <w:bookmarkEnd w:id="0"/>
      <w:r>
        <w:t>переданного для реализации</w:t>
      </w:r>
    </w:p>
    <w:p w:rsidR="00AA23A3" w:rsidRPr="00AD24E8" w:rsidRDefault="00AA23A3" w:rsidP="00AB5F5B">
      <w:pPr>
        <w:pStyle w:val="Heading1"/>
        <w:jc w:val="center"/>
        <w:rPr>
          <w:lang w:val="en-US"/>
        </w:rPr>
      </w:pPr>
      <w:r w:rsidRPr="00AD24E8">
        <w:rPr>
          <w:sz w:val="28"/>
          <w:szCs w:val="28"/>
          <w:lang w:val="en-US"/>
        </w:rPr>
        <w:t>%</w:t>
      </w:r>
      <w:r w:rsidRPr="0055395A">
        <w:rPr>
          <w:sz w:val="28"/>
          <w:szCs w:val="28"/>
          <w:lang w:val="en-US"/>
        </w:rPr>
        <w:t>cshortname</w:t>
      </w:r>
      <w:r w:rsidRPr="00AD24E8">
        <w:rPr>
          <w:sz w:val="28"/>
          <w:szCs w:val="28"/>
          <w:lang w:val="en-US"/>
        </w:rPr>
        <w:t>%</w:t>
      </w:r>
    </w:p>
    <w:p w:rsidR="00AA23A3" w:rsidRPr="00F05EE7" w:rsidRDefault="00AA23A3" w:rsidP="00AB5F5B">
      <w:pPr>
        <w:jc w:val="center"/>
        <w:rPr>
          <w:b/>
          <w:bCs/>
          <w:i/>
          <w:iCs/>
          <w:lang w:val="en-US"/>
        </w:rPr>
      </w:pPr>
      <w:r w:rsidRPr="001E244E">
        <w:rPr>
          <w:b/>
          <w:bCs/>
          <w:i/>
          <w:iCs/>
        </w:rPr>
        <w:t>г</w:t>
      </w:r>
      <w:r w:rsidRPr="00F05EE7">
        <w:rPr>
          <w:b/>
          <w:bCs/>
          <w:i/>
          <w:iCs/>
          <w:lang w:val="en-US"/>
        </w:rPr>
        <w:t xml:space="preserve">.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%city%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                                                            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ab/>
        <w:t xml:space="preserve">                                       </w:t>
      </w:r>
      <w:r w:rsidRPr="009E617E">
        <w:rPr>
          <w:rFonts w:ascii="Times New Roman" w:hAnsi="Times New Roman"/>
          <w:b/>
          <w:i/>
          <w:sz w:val="24"/>
          <w:szCs w:val="24"/>
          <w:lang w:val="en-US"/>
        </w:rPr>
        <w:t>«%dayNumber%» %monthNumber% %yearNumber%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</w:t>
      </w:r>
      <w:r w:rsidRPr="000D499D">
        <w:rPr>
          <w:rFonts w:ascii="Times New Roman" w:hAnsi="Times New Roman"/>
          <w:b/>
          <w:bCs/>
          <w:i/>
          <w:iCs/>
          <w:sz w:val="24"/>
          <w:szCs w:val="24"/>
        </w:rPr>
        <w:t>г</w:t>
      </w:r>
      <w:r w:rsidRPr="00C5375D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.</w:t>
      </w:r>
    </w:p>
    <w:p w:rsidR="00AA23A3" w:rsidRPr="00805443" w:rsidRDefault="00AA23A3" w:rsidP="00AB5F5B">
      <w:pPr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hAnsi="Times New Roman"/>
          <w:color w:val="000000"/>
        </w:rPr>
      </w:pPr>
      <w:r w:rsidRPr="00805443">
        <w:rPr>
          <w:rFonts w:ascii="Times New Roman" w:hAnsi="Times New Roman"/>
          <w:color w:val="000000"/>
        </w:rPr>
        <w:t>Настоящий акт составлен в том, что в соответствии с расторжением указанного Договора Комиссии Комиссионер передал, а Комитент принял с комиссионной продажи следующее автотранспортное средство (далее – Автомобиль):</w:t>
      </w:r>
    </w:p>
    <w:p w:rsidR="00AA23A3" w:rsidRPr="002D687E" w:rsidRDefault="00AA23A3" w:rsidP="00CA3923">
      <w:pPr>
        <w:jc w:val="center"/>
        <w:rPr>
          <w:rFonts w:ascii="Times New Roman" w:hAnsi="Times New Roman"/>
        </w:rPr>
      </w:pPr>
    </w:p>
    <w:p w:rsidR="00AA23A3" w:rsidRPr="005109D4" w:rsidRDefault="00AA23A3" w:rsidP="00CA3923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5109D4">
        <w:rPr>
          <w:rFonts w:ascii="Times New Roman" w:hAnsi="Times New Roman"/>
          <w:color w:val="000000"/>
        </w:rPr>
        <w:t xml:space="preserve">Наименование имущества: </w:t>
      </w:r>
      <w:r w:rsidRPr="005109D4">
        <w:rPr>
          <w:rFonts w:ascii="Times New Roman" w:hAnsi="Times New Roman"/>
          <w:b/>
          <w:color w:val="000000"/>
          <w:u w:val="single"/>
        </w:rPr>
        <w:t>Автотранспортное средство (АТС)  -1шт.</w:t>
      </w:r>
    </w:p>
    <w:p w:rsidR="00AA23A3" w:rsidRPr="005109D4" w:rsidRDefault="00AA23A3" w:rsidP="00CA3923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u w:val="single"/>
        </w:rPr>
      </w:pPr>
      <w:r w:rsidRPr="005109D4">
        <w:rPr>
          <w:rFonts w:ascii="Times New Roman" w:hAnsi="Times New Roman"/>
          <w:b/>
          <w:color w:val="000000"/>
          <w:u w:val="single"/>
        </w:rPr>
        <w:t>Паспорт транспортного средства (ПТС): %TSFullString%  -1шт.</w:t>
      </w:r>
    </w:p>
    <w:p w:rsidR="00AA23A3" w:rsidRPr="005109D4" w:rsidRDefault="00AA23A3" w:rsidP="00CA3923">
      <w:pPr>
        <w:widowControl w:val="0"/>
        <w:numPr>
          <w:ilvl w:val="0"/>
          <w:numId w:val="1"/>
        </w:numPr>
        <w:autoSpaceDN w:val="0"/>
        <w:adjustRightInd w:val="0"/>
        <w:spacing w:after="0" w:line="240" w:lineRule="auto"/>
        <w:rPr>
          <w:rFonts w:ascii="Times New Roman" w:hAnsi="Times New Roman"/>
          <w:u w:val="single"/>
        </w:rPr>
      </w:pPr>
      <w:r w:rsidRPr="005109D4">
        <w:rPr>
          <w:rFonts w:ascii="Times New Roman" w:hAnsi="Times New Roman"/>
          <w:b/>
          <w:color w:val="000000"/>
          <w:u w:val="single"/>
        </w:rPr>
        <w:t>Свидетельство о регистрации ТС:  %STSFullString%</w:t>
      </w:r>
      <w:r w:rsidRPr="005109D4">
        <w:rPr>
          <w:rFonts w:ascii="Times New Roman" w:hAnsi="Times New Roman"/>
          <w:b/>
          <w:bCs/>
          <w:u w:val="single"/>
        </w:rPr>
        <w:t xml:space="preserve"> </w:t>
      </w:r>
      <w:r w:rsidRPr="005109D4">
        <w:rPr>
          <w:rFonts w:ascii="Times New Roman" w:hAnsi="Times New Roman"/>
          <w:b/>
          <w:color w:val="000000"/>
          <w:u w:val="single"/>
        </w:rPr>
        <w:t xml:space="preserve"> -1шт.</w:t>
      </w:r>
    </w:p>
    <w:p w:rsidR="00AA23A3" w:rsidRPr="00805443" w:rsidRDefault="00AA23A3" w:rsidP="00CA3923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u w:val="single"/>
        </w:rPr>
      </w:pPr>
    </w:p>
    <w:p w:rsidR="00AA23A3" w:rsidRPr="00805443" w:rsidRDefault="00AA23A3" w:rsidP="00CA3923">
      <w:pPr>
        <w:widowControl w:val="0"/>
        <w:autoSpaceDN w:val="0"/>
        <w:adjustRightInd w:val="0"/>
        <w:spacing w:after="0" w:line="240" w:lineRule="auto"/>
        <w:ind w:left="1216"/>
        <w:rPr>
          <w:rFonts w:ascii="Times New Roman" w:hAnsi="Times New Roman"/>
          <w:b/>
        </w:rPr>
      </w:pPr>
      <w:r w:rsidRPr="00805443">
        <w:rPr>
          <w:rFonts w:ascii="Times New Roman" w:hAnsi="Times New Roman"/>
          <w:b/>
        </w:rPr>
        <w:t>Основные характеристики имущества (АТС) и оценочная стоимость:</w:t>
      </w:r>
    </w:p>
    <w:tbl>
      <w:tblPr>
        <w:tblW w:w="10620" w:type="dxa"/>
        <w:tblInd w:w="108" w:type="dxa"/>
        <w:tblLayout w:type="fixed"/>
        <w:tblLook w:val="0000"/>
      </w:tblPr>
      <w:tblGrid>
        <w:gridCol w:w="4320"/>
        <w:gridCol w:w="6300"/>
      </w:tblGrid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Марка, модель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%modelAuto%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ТС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sz w:val="22"/>
                <w:szCs w:val="22"/>
              </w:rPr>
              <w:t>ЛЕГКОВОЙ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Регистрационный  знак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%gosNumberAuto%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Идентификационный номер (VIN)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%vinAuto%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%yearAuto%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Модель, номер двигателя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%engineAuto%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Шасси (рама)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%chassisAuto%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38B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Кузов (кабина, прицеп) №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%bodyAuto%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Цвет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%colorAuto%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Пробег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%kmAuto%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Ключи (шт.)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keys</w:t>
            </w:r>
            <w:r w:rsidRPr="0034682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</w:tr>
      <w:tr w:rsidR="00AA23A3" w:rsidRPr="00346821" w:rsidTr="009C0250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4682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Топливо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23A3" w:rsidRPr="00346821" w:rsidRDefault="00AA23A3" w:rsidP="009C0250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AA23A3" w:rsidRDefault="00AA23A3" w:rsidP="00CA3923">
      <w:pPr>
        <w:widowControl w:val="0"/>
        <w:autoSpaceDN w:val="0"/>
        <w:adjustRightInd w:val="0"/>
        <w:spacing w:after="0" w:line="240" w:lineRule="auto"/>
        <w:ind w:left="856"/>
        <w:rPr>
          <w:rFonts w:ascii="Times New Roman" w:hAnsi="Times New Roman"/>
          <w:lang w:val="en-US"/>
        </w:rPr>
      </w:pPr>
    </w:p>
    <w:p w:rsidR="00AA23A3" w:rsidRDefault="00AA23A3" w:rsidP="00AB5F5B">
      <w:pPr>
        <w:rPr>
          <w:rFonts w:ascii="Times New Roman" w:hAnsi="Times New Roman"/>
          <w:b/>
          <w:lang w:val="en-US"/>
        </w:rPr>
      </w:pPr>
    </w:p>
    <w:p w:rsidR="00AA23A3" w:rsidRPr="00805443" w:rsidRDefault="00AA23A3" w:rsidP="00AB5F5B">
      <w:pPr>
        <w:rPr>
          <w:rFonts w:ascii="Times New Roman" w:hAnsi="Times New Roman"/>
          <w:b/>
        </w:rPr>
      </w:pPr>
      <w:r w:rsidRPr="00805443">
        <w:rPr>
          <w:rFonts w:ascii="Times New Roman" w:hAnsi="Times New Roman"/>
          <w:b/>
        </w:rPr>
        <w:t>Комитент принял АТС в том же техническом и внешнем состоянии, в каком оно передавалось Комиссионеру, а также не имеет никаких претензий к Комиссионеру по внешнему и техническому состоянию АТС.</w:t>
      </w:r>
    </w:p>
    <w:p w:rsidR="00AA23A3" w:rsidRPr="005D316E" w:rsidRDefault="00AA23A3" w:rsidP="00CA3923">
      <w:pPr>
        <w:rPr>
          <w:rFonts w:ascii="Times New Roman" w:hAnsi="Times New Roman"/>
          <w:b/>
          <w:bCs/>
          <w:sz w:val="18"/>
          <w:szCs w:val="18"/>
        </w:rPr>
      </w:pPr>
      <w:r w:rsidRPr="005D316E">
        <w:rPr>
          <w:rFonts w:ascii="Times New Roman" w:hAnsi="Times New Roman"/>
          <w:b/>
          <w:bCs/>
          <w:sz w:val="18"/>
          <w:szCs w:val="18"/>
        </w:rPr>
        <w:t>КОМИССИОНЕР</w:t>
      </w:r>
      <w:r w:rsidRPr="005D316E">
        <w:rPr>
          <w:rFonts w:ascii="Times New Roman" w:hAnsi="Times New Roman"/>
          <w:b/>
          <w:bCs/>
          <w:sz w:val="18"/>
          <w:szCs w:val="18"/>
        </w:rPr>
        <w:tab/>
      </w:r>
      <w:r w:rsidRPr="005D316E">
        <w:rPr>
          <w:rFonts w:ascii="Times New Roman" w:hAnsi="Times New Roman"/>
          <w:b/>
          <w:bCs/>
          <w:sz w:val="18"/>
          <w:szCs w:val="18"/>
        </w:rPr>
        <w:tab/>
        <w:t xml:space="preserve">                                                                                    </w:t>
      </w:r>
      <w:r w:rsidRPr="005D316E">
        <w:rPr>
          <w:rFonts w:ascii="Times New Roman" w:hAnsi="Times New Roman"/>
          <w:b/>
          <w:color w:val="000000"/>
          <w:sz w:val="20"/>
          <w:szCs w:val="20"/>
        </w:rPr>
        <w:t>КОМИТЕНТ</w:t>
      </w:r>
      <w:r w:rsidRPr="005D316E">
        <w:rPr>
          <w:rFonts w:ascii="Times New Roman" w:hAnsi="Times New Roman"/>
          <w:b/>
          <w:bCs/>
          <w:sz w:val="18"/>
          <w:szCs w:val="18"/>
        </w:rPr>
        <w:t xml:space="preserve">                                   </w:t>
      </w:r>
    </w:p>
    <w:p w:rsidR="00AA23A3" w:rsidRPr="005D316E" w:rsidRDefault="00AA23A3" w:rsidP="00CA3923">
      <w:pPr>
        <w:pStyle w:val="Heading1"/>
        <w:jc w:val="left"/>
        <w:rPr>
          <w:sz w:val="18"/>
          <w:szCs w:val="18"/>
        </w:rPr>
      </w:pPr>
      <w:r w:rsidRPr="005D316E">
        <w:rPr>
          <w:sz w:val="18"/>
          <w:szCs w:val="18"/>
        </w:rPr>
        <w:t xml:space="preserve">    АТС </w:t>
      </w:r>
      <w:r>
        <w:rPr>
          <w:sz w:val="18"/>
          <w:szCs w:val="18"/>
        </w:rPr>
        <w:t>сдал</w:t>
      </w:r>
      <w:r w:rsidRPr="005D316E">
        <w:rPr>
          <w:sz w:val="18"/>
          <w:szCs w:val="18"/>
        </w:rPr>
        <w:t xml:space="preserve">                                                                                       </w:t>
      </w:r>
      <w:r w:rsidRPr="005D316E">
        <w:rPr>
          <w:sz w:val="18"/>
          <w:szCs w:val="18"/>
        </w:rPr>
        <w:tab/>
      </w:r>
      <w:r w:rsidRPr="005D316E">
        <w:rPr>
          <w:sz w:val="18"/>
          <w:szCs w:val="18"/>
        </w:rPr>
        <w:tab/>
        <w:t xml:space="preserve">                                        АТС </w:t>
      </w:r>
      <w:r>
        <w:rPr>
          <w:sz w:val="18"/>
          <w:szCs w:val="18"/>
        </w:rPr>
        <w:t>принял</w:t>
      </w:r>
      <w:r w:rsidRPr="005D316E">
        <w:rPr>
          <w:sz w:val="18"/>
          <w:szCs w:val="18"/>
        </w:rPr>
        <w:t xml:space="preserve">  </w:t>
      </w:r>
    </w:p>
    <w:p w:rsidR="00AA23A3" w:rsidRPr="005D316E" w:rsidRDefault="00AA23A3" w:rsidP="00CA3923">
      <w:pPr>
        <w:pStyle w:val="Heading1"/>
        <w:jc w:val="left"/>
        <w:rPr>
          <w:sz w:val="18"/>
          <w:szCs w:val="18"/>
        </w:rPr>
      </w:pPr>
    </w:p>
    <w:p w:rsidR="00AA23A3" w:rsidRPr="005D316E" w:rsidRDefault="00AA23A3" w:rsidP="00CA3923">
      <w:pPr>
        <w:pStyle w:val="Heading1"/>
        <w:jc w:val="left"/>
        <w:rPr>
          <w:sz w:val="18"/>
          <w:szCs w:val="18"/>
        </w:rPr>
      </w:pPr>
    </w:p>
    <w:p w:rsidR="00AA23A3" w:rsidRPr="00E173F0" w:rsidRDefault="00AA23A3" w:rsidP="00CA3923">
      <w:pPr>
        <w:pStyle w:val="Heading1"/>
        <w:jc w:val="left"/>
        <w:rPr>
          <w:sz w:val="18"/>
          <w:szCs w:val="18"/>
        </w:rPr>
      </w:pPr>
      <w:r w:rsidRPr="005D316E">
        <w:rPr>
          <w:sz w:val="18"/>
          <w:szCs w:val="18"/>
        </w:rPr>
        <w:t xml:space="preserve">           </w:t>
      </w:r>
      <w:r>
        <w:rPr>
          <w:color w:val="000000"/>
        </w:rPr>
        <w:t>%</w:t>
      </w:r>
      <w:r>
        <w:rPr>
          <w:color w:val="000000"/>
          <w:lang w:val="en-US"/>
        </w:rPr>
        <w:t>fioShortWorker</w:t>
      </w:r>
      <w:r>
        <w:rPr>
          <w:color w:val="000000"/>
        </w:rPr>
        <w:t>%</w:t>
      </w:r>
      <w:r w:rsidRPr="00FA300C">
        <w:rPr>
          <w:b w:val="0"/>
        </w:rPr>
        <w:t xml:space="preserve">                                                                                  </w:t>
      </w:r>
      <w:r w:rsidRPr="007F65BA">
        <w:rPr>
          <w:color w:val="000000"/>
        </w:rPr>
        <w:t>%fio</w:t>
      </w:r>
      <w:r>
        <w:rPr>
          <w:color w:val="000000"/>
          <w:lang w:val="en-US"/>
        </w:rPr>
        <w:t>Short</w:t>
      </w:r>
      <w:r w:rsidRPr="007F65BA">
        <w:rPr>
          <w:color w:val="000000"/>
        </w:rPr>
        <w:t>Client%</w:t>
      </w:r>
    </w:p>
    <w:p w:rsidR="00AA23A3" w:rsidRDefault="00AA23A3" w:rsidP="00CA3923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F60963">
        <w:rPr>
          <w:sz w:val="22"/>
          <w:szCs w:val="22"/>
        </w:rPr>
        <w:t xml:space="preserve">    </w:t>
      </w:r>
    </w:p>
    <w:p w:rsidR="00AA23A3" w:rsidRPr="00F60963" w:rsidRDefault="00AA23A3" w:rsidP="00CA3923">
      <w:pPr>
        <w:pStyle w:val="Header"/>
        <w:tabs>
          <w:tab w:val="clear" w:pos="4153"/>
          <w:tab w:val="clear" w:pos="8306"/>
        </w:tabs>
        <w:rPr>
          <w:sz w:val="22"/>
          <w:szCs w:val="22"/>
        </w:rPr>
      </w:pPr>
      <w:r w:rsidRPr="00F60963">
        <w:rPr>
          <w:sz w:val="22"/>
          <w:szCs w:val="22"/>
        </w:rPr>
        <w:t xml:space="preserve">    </w:t>
      </w:r>
      <w:r>
        <w:rPr>
          <w:sz w:val="22"/>
          <w:szCs w:val="22"/>
        </w:rPr>
        <w:t>М.П.</w:t>
      </w:r>
    </w:p>
    <w:p w:rsidR="00AA23A3" w:rsidRPr="00CA3923" w:rsidRDefault="00AA23A3" w:rsidP="00CA3923">
      <w:pPr>
        <w:rPr>
          <w:rFonts w:ascii="Times New Roman" w:hAnsi="Times New Roman"/>
          <w:b/>
        </w:rPr>
      </w:pPr>
    </w:p>
    <w:p w:rsidR="00AA23A3" w:rsidRDefault="00AA23A3" w:rsidP="00CA3923"/>
    <w:sectPr w:rsidR="00AA23A3" w:rsidSect="0023396E">
      <w:footerReference w:type="default" r:id="rId7"/>
      <w:pgSz w:w="12240" w:h="15840"/>
      <w:pgMar w:top="426" w:right="851" w:bottom="1134" w:left="851" w:header="284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3A3" w:rsidRDefault="00AA23A3" w:rsidP="0023396E">
      <w:pPr>
        <w:spacing w:after="0" w:line="240" w:lineRule="auto"/>
      </w:pPr>
      <w:r>
        <w:separator/>
      </w:r>
    </w:p>
  </w:endnote>
  <w:endnote w:type="continuationSeparator" w:id="0">
    <w:p w:rsidR="00AA23A3" w:rsidRDefault="00AA23A3" w:rsidP="0023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3A3" w:rsidRDefault="00AA23A3" w:rsidP="0023396E">
    <w:pPr>
      <w:pStyle w:val="Footer"/>
    </w:pPr>
  </w:p>
  <w:p w:rsidR="00AA23A3" w:rsidRDefault="00AA23A3" w:rsidP="0023396E">
    <w:pPr>
      <w:pStyle w:val="Footer"/>
    </w:pPr>
  </w:p>
  <w:p w:rsidR="00AA23A3" w:rsidRDefault="00AA23A3" w:rsidP="0023396E">
    <w:pPr>
      <w:pStyle w:val="Footer"/>
    </w:pPr>
    <w:r>
      <w:t>Комиссионер ____________________                                                                       Комитент_______________________</w:t>
    </w:r>
  </w:p>
  <w:p w:rsidR="00AA23A3" w:rsidRPr="0023396E" w:rsidRDefault="00AA23A3">
    <w:pPr>
      <w:pStyle w:val="Footer"/>
      <w:rPr>
        <w:sz w:val="16"/>
        <w:szCs w:val="16"/>
      </w:rPr>
    </w:pPr>
    <w:r>
      <w:t xml:space="preserve">                                             </w:t>
    </w:r>
    <w:r>
      <w:rPr>
        <w:sz w:val="16"/>
        <w:szCs w:val="16"/>
      </w:rPr>
      <w:t>Подпись                                                                                                                                                                   Подпись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3A3" w:rsidRDefault="00AA23A3" w:rsidP="0023396E">
      <w:pPr>
        <w:spacing w:after="0" w:line="240" w:lineRule="auto"/>
      </w:pPr>
      <w:r>
        <w:separator/>
      </w:r>
    </w:p>
  </w:footnote>
  <w:footnote w:type="continuationSeparator" w:id="0">
    <w:p w:rsidR="00AA23A3" w:rsidRDefault="00AA23A3" w:rsidP="00233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RTF_Num 2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1">
    <w:nsid w:val="0C8A3943"/>
    <w:multiLevelType w:val="multilevel"/>
    <w:tmpl w:val="9B84B0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>
    <w:nsid w:val="1B391021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3">
    <w:nsid w:val="27924AA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4">
    <w:nsid w:val="359266BE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abstractNum w:abstractNumId="5">
    <w:nsid w:val="697B665F"/>
    <w:multiLevelType w:val="multilevel"/>
    <w:tmpl w:val="00000001"/>
    <w:lvl w:ilvl="0">
      <w:start w:val="1"/>
      <w:numFmt w:val="decimal"/>
      <w:lvlText w:val="%1."/>
      <w:lvlJc w:val="left"/>
      <w:pPr>
        <w:ind w:left="121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76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936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96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656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301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76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736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4096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A61"/>
    <w:rsid w:val="00004EE2"/>
    <w:rsid w:val="000059A4"/>
    <w:rsid w:val="00006343"/>
    <w:rsid w:val="0000672D"/>
    <w:rsid w:val="0001387D"/>
    <w:rsid w:val="00015F3D"/>
    <w:rsid w:val="00020218"/>
    <w:rsid w:val="00026246"/>
    <w:rsid w:val="00026BE4"/>
    <w:rsid w:val="0003152B"/>
    <w:rsid w:val="00031D6A"/>
    <w:rsid w:val="00037AEA"/>
    <w:rsid w:val="00037F41"/>
    <w:rsid w:val="000410EC"/>
    <w:rsid w:val="00041426"/>
    <w:rsid w:val="00044090"/>
    <w:rsid w:val="000442E1"/>
    <w:rsid w:val="00046205"/>
    <w:rsid w:val="00053164"/>
    <w:rsid w:val="000554E5"/>
    <w:rsid w:val="00056C5B"/>
    <w:rsid w:val="00066A08"/>
    <w:rsid w:val="00072A9A"/>
    <w:rsid w:val="0008205F"/>
    <w:rsid w:val="000839EA"/>
    <w:rsid w:val="0009176A"/>
    <w:rsid w:val="000A38FA"/>
    <w:rsid w:val="000B160B"/>
    <w:rsid w:val="000B32D0"/>
    <w:rsid w:val="000B42F2"/>
    <w:rsid w:val="000B4483"/>
    <w:rsid w:val="000C01E1"/>
    <w:rsid w:val="000C51D7"/>
    <w:rsid w:val="000C5E52"/>
    <w:rsid w:val="000D19E5"/>
    <w:rsid w:val="000D499D"/>
    <w:rsid w:val="000D54B9"/>
    <w:rsid w:val="000E1727"/>
    <w:rsid w:val="000E3A61"/>
    <w:rsid w:val="000E6F5C"/>
    <w:rsid w:val="000F4241"/>
    <w:rsid w:val="000F4611"/>
    <w:rsid w:val="000F5BF0"/>
    <w:rsid w:val="000F7495"/>
    <w:rsid w:val="001073F8"/>
    <w:rsid w:val="001118A7"/>
    <w:rsid w:val="00114EE9"/>
    <w:rsid w:val="001207ED"/>
    <w:rsid w:val="00121EF6"/>
    <w:rsid w:val="00122F70"/>
    <w:rsid w:val="001256BA"/>
    <w:rsid w:val="001266B2"/>
    <w:rsid w:val="0013225A"/>
    <w:rsid w:val="00136A72"/>
    <w:rsid w:val="00140E97"/>
    <w:rsid w:val="00145DBC"/>
    <w:rsid w:val="00146AB0"/>
    <w:rsid w:val="00147249"/>
    <w:rsid w:val="00165A0A"/>
    <w:rsid w:val="00167975"/>
    <w:rsid w:val="00186B20"/>
    <w:rsid w:val="00192312"/>
    <w:rsid w:val="00192EB3"/>
    <w:rsid w:val="00195B58"/>
    <w:rsid w:val="001A3520"/>
    <w:rsid w:val="001A55AB"/>
    <w:rsid w:val="001C13A7"/>
    <w:rsid w:val="001C5503"/>
    <w:rsid w:val="001D120E"/>
    <w:rsid w:val="001E1629"/>
    <w:rsid w:val="001E244E"/>
    <w:rsid w:val="001E2B92"/>
    <w:rsid w:val="001E3BA9"/>
    <w:rsid w:val="001E5F38"/>
    <w:rsid w:val="001F1238"/>
    <w:rsid w:val="001F64E4"/>
    <w:rsid w:val="0020003C"/>
    <w:rsid w:val="00202747"/>
    <w:rsid w:val="002029EC"/>
    <w:rsid w:val="00202EAF"/>
    <w:rsid w:val="00222FFD"/>
    <w:rsid w:val="00225433"/>
    <w:rsid w:val="00227D86"/>
    <w:rsid w:val="0023396E"/>
    <w:rsid w:val="00234A22"/>
    <w:rsid w:val="00240653"/>
    <w:rsid w:val="002456D3"/>
    <w:rsid w:val="00260407"/>
    <w:rsid w:val="002621A2"/>
    <w:rsid w:val="00271865"/>
    <w:rsid w:val="00272DD6"/>
    <w:rsid w:val="002733F6"/>
    <w:rsid w:val="0027408D"/>
    <w:rsid w:val="00280541"/>
    <w:rsid w:val="002828E1"/>
    <w:rsid w:val="00284588"/>
    <w:rsid w:val="002952B0"/>
    <w:rsid w:val="002A08EE"/>
    <w:rsid w:val="002A3157"/>
    <w:rsid w:val="002B6083"/>
    <w:rsid w:val="002B7639"/>
    <w:rsid w:val="002C3694"/>
    <w:rsid w:val="002C515B"/>
    <w:rsid w:val="002C59BE"/>
    <w:rsid w:val="002D0571"/>
    <w:rsid w:val="002D687E"/>
    <w:rsid w:val="002E14CD"/>
    <w:rsid w:val="002E585F"/>
    <w:rsid w:val="002F168B"/>
    <w:rsid w:val="00301D40"/>
    <w:rsid w:val="003133A2"/>
    <w:rsid w:val="003279E2"/>
    <w:rsid w:val="00342172"/>
    <w:rsid w:val="003421EF"/>
    <w:rsid w:val="00342DCF"/>
    <w:rsid w:val="0034668A"/>
    <w:rsid w:val="00346821"/>
    <w:rsid w:val="003469B7"/>
    <w:rsid w:val="00347EB8"/>
    <w:rsid w:val="00351EA3"/>
    <w:rsid w:val="00353A45"/>
    <w:rsid w:val="00356D86"/>
    <w:rsid w:val="00361059"/>
    <w:rsid w:val="00361C75"/>
    <w:rsid w:val="00363956"/>
    <w:rsid w:val="0037021B"/>
    <w:rsid w:val="0037590B"/>
    <w:rsid w:val="00376C00"/>
    <w:rsid w:val="00380BAD"/>
    <w:rsid w:val="003876CD"/>
    <w:rsid w:val="00392454"/>
    <w:rsid w:val="003B0093"/>
    <w:rsid w:val="003B4037"/>
    <w:rsid w:val="003C1F1A"/>
    <w:rsid w:val="003C22C3"/>
    <w:rsid w:val="003C32FF"/>
    <w:rsid w:val="003C42D5"/>
    <w:rsid w:val="003D33A0"/>
    <w:rsid w:val="003D645F"/>
    <w:rsid w:val="003E43A9"/>
    <w:rsid w:val="003E7ABE"/>
    <w:rsid w:val="003F1663"/>
    <w:rsid w:val="0040244A"/>
    <w:rsid w:val="00411198"/>
    <w:rsid w:val="00432AF8"/>
    <w:rsid w:val="004460B4"/>
    <w:rsid w:val="004620E0"/>
    <w:rsid w:val="00462BF0"/>
    <w:rsid w:val="00465781"/>
    <w:rsid w:val="00480461"/>
    <w:rsid w:val="0048369D"/>
    <w:rsid w:val="0048552D"/>
    <w:rsid w:val="004926E0"/>
    <w:rsid w:val="00493305"/>
    <w:rsid w:val="004A1E4F"/>
    <w:rsid w:val="004A396F"/>
    <w:rsid w:val="004A4009"/>
    <w:rsid w:val="004A4BC4"/>
    <w:rsid w:val="004B2570"/>
    <w:rsid w:val="004B47B3"/>
    <w:rsid w:val="004B4837"/>
    <w:rsid w:val="004B4FFE"/>
    <w:rsid w:val="004C43D4"/>
    <w:rsid w:val="004D2B02"/>
    <w:rsid w:val="004D7BBD"/>
    <w:rsid w:val="004E2CEC"/>
    <w:rsid w:val="004F71D5"/>
    <w:rsid w:val="004F7A69"/>
    <w:rsid w:val="00501B3F"/>
    <w:rsid w:val="00505980"/>
    <w:rsid w:val="00506C75"/>
    <w:rsid w:val="005100C8"/>
    <w:rsid w:val="005109D4"/>
    <w:rsid w:val="005138BA"/>
    <w:rsid w:val="005179CA"/>
    <w:rsid w:val="00520F6B"/>
    <w:rsid w:val="00521182"/>
    <w:rsid w:val="005303FF"/>
    <w:rsid w:val="005357E6"/>
    <w:rsid w:val="00537D71"/>
    <w:rsid w:val="00541E1B"/>
    <w:rsid w:val="00542F9E"/>
    <w:rsid w:val="00543E34"/>
    <w:rsid w:val="0055395A"/>
    <w:rsid w:val="00560D77"/>
    <w:rsid w:val="00562F5F"/>
    <w:rsid w:val="00566A18"/>
    <w:rsid w:val="005714A1"/>
    <w:rsid w:val="005750B2"/>
    <w:rsid w:val="00575BA7"/>
    <w:rsid w:val="0058005A"/>
    <w:rsid w:val="00584732"/>
    <w:rsid w:val="005873B9"/>
    <w:rsid w:val="00590DD6"/>
    <w:rsid w:val="005A2A4A"/>
    <w:rsid w:val="005A3373"/>
    <w:rsid w:val="005B0265"/>
    <w:rsid w:val="005B39E0"/>
    <w:rsid w:val="005B46DC"/>
    <w:rsid w:val="005B5D11"/>
    <w:rsid w:val="005B5D83"/>
    <w:rsid w:val="005B6FDB"/>
    <w:rsid w:val="005C55D9"/>
    <w:rsid w:val="005D316E"/>
    <w:rsid w:val="005D3A74"/>
    <w:rsid w:val="005D6A1C"/>
    <w:rsid w:val="005E28F8"/>
    <w:rsid w:val="005E3F0D"/>
    <w:rsid w:val="005E4D85"/>
    <w:rsid w:val="005F1BAF"/>
    <w:rsid w:val="005F458D"/>
    <w:rsid w:val="005F7A2D"/>
    <w:rsid w:val="005F7BBA"/>
    <w:rsid w:val="0060207C"/>
    <w:rsid w:val="00603DCA"/>
    <w:rsid w:val="00604FA3"/>
    <w:rsid w:val="00615565"/>
    <w:rsid w:val="006157FB"/>
    <w:rsid w:val="00615E64"/>
    <w:rsid w:val="00622477"/>
    <w:rsid w:val="006248A3"/>
    <w:rsid w:val="00627D35"/>
    <w:rsid w:val="00630A6E"/>
    <w:rsid w:val="0063234F"/>
    <w:rsid w:val="006361E6"/>
    <w:rsid w:val="00640B56"/>
    <w:rsid w:val="00640FFE"/>
    <w:rsid w:val="00644D93"/>
    <w:rsid w:val="00657C2D"/>
    <w:rsid w:val="0066146B"/>
    <w:rsid w:val="006616F3"/>
    <w:rsid w:val="00661C39"/>
    <w:rsid w:val="00663AD1"/>
    <w:rsid w:val="00671107"/>
    <w:rsid w:val="00677933"/>
    <w:rsid w:val="00696188"/>
    <w:rsid w:val="006969E2"/>
    <w:rsid w:val="00697335"/>
    <w:rsid w:val="00697788"/>
    <w:rsid w:val="006A3DF0"/>
    <w:rsid w:val="006A52CD"/>
    <w:rsid w:val="006C4741"/>
    <w:rsid w:val="006C51A0"/>
    <w:rsid w:val="006C770A"/>
    <w:rsid w:val="006D2E87"/>
    <w:rsid w:val="006F6CFF"/>
    <w:rsid w:val="006F7533"/>
    <w:rsid w:val="00700219"/>
    <w:rsid w:val="007013D9"/>
    <w:rsid w:val="00703CFC"/>
    <w:rsid w:val="007042FB"/>
    <w:rsid w:val="00707290"/>
    <w:rsid w:val="007075F9"/>
    <w:rsid w:val="00716863"/>
    <w:rsid w:val="00720240"/>
    <w:rsid w:val="00723EDA"/>
    <w:rsid w:val="00726285"/>
    <w:rsid w:val="00730CD2"/>
    <w:rsid w:val="007533C9"/>
    <w:rsid w:val="007539F3"/>
    <w:rsid w:val="00761C5F"/>
    <w:rsid w:val="00766F9A"/>
    <w:rsid w:val="0077137B"/>
    <w:rsid w:val="00772305"/>
    <w:rsid w:val="0077320E"/>
    <w:rsid w:val="00775B38"/>
    <w:rsid w:val="0078180E"/>
    <w:rsid w:val="007838B9"/>
    <w:rsid w:val="00786639"/>
    <w:rsid w:val="00793219"/>
    <w:rsid w:val="00793907"/>
    <w:rsid w:val="00795C8F"/>
    <w:rsid w:val="00795D4E"/>
    <w:rsid w:val="007A0B91"/>
    <w:rsid w:val="007B035F"/>
    <w:rsid w:val="007B28D0"/>
    <w:rsid w:val="007B2AF0"/>
    <w:rsid w:val="007B47AA"/>
    <w:rsid w:val="007B7045"/>
    <w:rsid w:val="007C21AC"/>
    <w:rsid w:val="007C24E2"/>
    <w:rsid w:val="007C3A0C"/>
    <w:rsid w:val="007C7A18"/>
    <w:rsid w:val="007D15EB"/>
    <w:rsid w:val="007D3638"/>
    <w:rsid w:val="007E438E"/>
    <w:rsid w:val="007E556C"/>
    <w:rsid w:val="007E5CC0"/>
    <w:rsid w:val="007F1602"/>
    <w:rsid w:val="007F65BA"/>
    <w:rsid w:val="007F7EE7"/>
    <w:rsid w:val="008025EB"/>
    <w:rsid w:val="00805443"/>
    <w:rsid w:val="00816613"/>
    <w:rsid w:val="00821904"/>
    <w:rsid w:val="00834406"/>
    <w:rsid w:val="00844745"/>
    <w:rsid w:val="0084615B"/>
    <w:rsid w:val="0085084E"/>
    <w:rsid w:val="00852A8D"/>
    <w:rsid w:val="00854155"/>
    <w:rsid w:val="00860981"/>
    <w:rsid w:val="0087485E"/>
    <w:rsid w:val="0088179A"/>
    <w:rsid w:val="008A1FC7"/>
    <w:rsid w:val="008A7FA4"/>
    <w:rsid w:val="008B02A5"/>
    <w:rsid w:val="008B0EDF"/>
    <w:rsid w:val="008B2550"/>
    <w:rsid w:val="008B2A00"/>
    <w:rsid w:val="008B57F0"/>
    <w:rsid w:val="008B6E9B"/>
    <w:rsid w:val="008C09E7"/>
    <w:rsid w:val="008C3846"/>
    <w:rsid w:val="008C3F0F"/>
    <w:rsid w:val="008C5A09"/>
    <w:rsid w:val="008C6622"/>
    <w:rsid w:val="008D1815"/>
    <w:rsid w:val="008D464E"/>
    <w:rsid w:val="008D6362"/>
    <w:rsid w:val="008E7B8C"/>
    <w:rsid w:val="008F215C"/>
    <w:rsid w:val="008F5A9B"/>
    <w:rsid w:val="008F7154"/>
    <w:rsid w:val="009054DB"/>
    <w:rsid w:val="00915496"/>
    <w:rsid w:val="0091708D"/>
    <w:rsid w:val="009171C7"/>
    <w:rsid w:val="00917B37"/>
    <w:rsid w:val="00923E91"/>
    <w:rsid w:val="00926B78"/>
    <w:rsid w:val="00930BBB"/>
    <w:rsid w:val="00934149"/>
    <w:rsid w:val="00946A85"/>
    <w:rsid w:val="00947517"/>
    <w:rsid w:val="0095239D"/>
    <w:rsid w:val="00956D3D"/>
    <w:rsid w:val="00962673"/>
    <w:rsid w:val="00965EB4"/>
    <w:rsid w:val="00966A99"/>
    <w:rsid w:val="00970299"/>
    <w:rsid w:val="00970BD7"/>
    <w:rsid w:val="009830B9"/>
    <w:rsid w:val="00985C31"/>
    <w:rsid w:val="009A0F68"/>
    <w:rsid w:val="009A1076"/>
    <w:rsid w:val="009A386F"/>
    <w:rsid w:val="009A5A60"/>
    <w:rsid w:val="009B107A"/>
    <w:rsid w:val="009B2AE8"/>
    <w:rsid w:val="009C0250"/>
    <w:rsid w:val="009C0787"/>
    <w:rsid w:val="009C1761"/>
    <w:rsid w:val="009C52B0"/>
    <w:rsid w:val="009D108A"/>
    <w:rsid w:val="009E3EA0"/>
    <w:rsid w:val="009E4F6F"/>
    <w:rsid w:val="009E560F"/>
    <w:rsid w:val="009E617E"/>
    <w:rsid w:val="009F11BB"/>
    <w:rsid w:val="00A1323C"/>
    <w:rsid w:val="00A1588A"/>
    <w:rsid w:val="00A261AB"/>
    <w:rsid w:val="00A27F41"/>
    <w:rsid w:val="00A32EE4"/>
    <w:rsid w:val="00A335E4"/>
    <w:rsid w:val="00A46F51"/>
    <w:rsid w:val="00A4787E"/>
    <w:rsid w:val="00A51EEE"/>
    <w:rsid w:val="00A52881"/>
    <w:rsid w:val="00A60ABA"/>
    <w:rsid w:val="00A60F3A"/>
    <w:rsid w:val="00A62CB1"/>
    <w:rsid w:val="00A63ADE"/>
    <w:rsid w:val="00A6786B"/>
    <w:rsid w:val="00A7414C"/>
    <w:rsid w:val="00A814A9"/>
    <w:rsid w:val="00AA23A3"/>
    <w:rsid w:val="00AA6A06"/>
    <w:rsid w:val="00AB3AEE"/>
    <w:rsid w:val="00AB5F5B"/>
    <w:rsid w:val="00AC0F9C"/>
    <w:rsid w:val="00AC7F8D"/>
    <w:rsid w:val="00AD24E8"/>
    <w:rsid w:val="00AD2859"/>
    <w:rsid w:val="00AD43D2"/>
    <w:rsid w:val="00AD7705"/>
    <w:rsid w:val="00AF73DA"/>
    <w:rsid w:val="00AF7C57"/>
    <w:rsid w:val="00B00F8F"/>
    <w:rsid w:val="00B03BAB"/>
    <w:rsid w:val="00B04916"/>
    <w:rsid w:val="00B23DCF"/>
    <w:rsid w:val="00B26FFF"/>
    <w:rsid w:val="00B32AB0"/>
    <w:rsid w:val="00B423A8"/>
    <w:rsid w:val="00B552C8"/>
    <w:rsid w:val="00B57C82"/>
    <w:rsid w:val="00B663DE"/>
    <w:rsid w:val="00B67C72"/>
    <w:rsid w:val="00B72AF3"/>
    <w:rsid w:val="00B745C8"/>
    <w:rsid w:val="00B810C3"/>
    <w:rsid w:val="00B9538C"/>
    <w:rsid w:val="00BA6C34"/>
    <w:rsid w:val="00BC2909"/>
    <w:rsid w:val="00BC3578"/>
    <w:rsid w:val="00BC569D"/>
    <w:rsid w:val="00BC7713"/>
    <w:rsid w:val="00BD077F"/>
    <w:rsid w:val="00BD0970"/>
    <w:rsid w:val="00BD2E86"/>
    <w:rsid w:val="00BE62FD"/>
    <w:rsid w:val="00BF234A"/>
    <w:rsid w:val="00BF4860"/>
    <w:rsid w:val="00BF53A7"/>
    <w:rsid w:val="00C07DE0"/>
    <w:rsid w:val="00C173CC"/>
    <w:rsid w:val="00C17A62"/>
    <w:rsid w:val="00C21632"/>
    <w:rsid w:val="00C240CF"/>
    <w:rsid w:val="00C26C4C"/>
    <w:rsid w:val="00C35B7D"/>
    <w:rsid w:val="00C37D0C"/>
    <w:rsid w:val="00C417C5"/>
    <w:rsid w:val="00C42C0A"/>
    <w:rsid w:val="00C51B92"/>
    <w:rsid w:val="00C520D9"/>
    <w:rsid w:val="00C5375D"/>
    <w:rsid w:val="00C55186"/>
    <w:rsid w:val="00C55B36"/>
    <w:rsid w:val="00C63F83"/>
    <w:rsid w:val="00C841BF"/>
    <w:rsid w:val="00C868E2"/>
    <w:rsid w:val="00C91CE4"/>
    <w:rsid w:val="00CA3923"/>
    <w:rsid w:val="00CA6FD1"/>
    <w:rsid w:val="00CB0253"/>
    <w:rsid w:val="00CB628B"/>
    <w:rsid w:val="00CC1EB4"/>
    <w:rsid w:val="00CC3A13"/>
    <w:rsid w:val="00CC4C70"/>
    <w:rsid w:val="00CC648E"/>
    <w:rsid w:val="00CD2BF9"/>
    <w:rsid w:val="00CD724C"/>
    <w:rsid w:val="00CE5D5B"/>
    <w:rsid w:val="00CF555B"/>
    <w:rsid w:val="00D00B60"/>
    <w:rsid w:val="00D04205"/>
    <w:rsid w:val="00D05D3D"/>
    <w:rsid w:val="00D06F74"/>
    <w:rsid w:val="00D12C09"/>
    <w:rsid w:val="00D25419"/>
    <w:rsid w:val="00D31A4D"/>
    <w:rsid w:val="00D31CB1"/>
    <w:rsid w:val="00D33E6D"/>
    <w:rsid w:val="00D3512D"/>
    <w:rsid w:val="00D37679"/>
    <w:rsid w:val="00D420EA"/>
    <w:rsid w:val="00D43207"/>
    <w:rsid w:val="00D516F5"/>
    <w:rsid w:val="00D5281C"/>
    <w:rsid w:val="00D54FE9"/>
    <w:rsid w:val="00D568A4"/>
    <w:rsid w:val="00D633FA"/>
    <w:rsid w:val="00D63726"/>
    <w:rsid w:val="00D64D06"/>
    <w:rsid w:val="00D8105C"/>
    <w:rsid w:val="00D90DF8"/>
    <w:rsid w:val="00D9280A"/>
    <w:rsid w:val="00D92A1B"/>
    <w:rsid w:val="00DA27EC"/>
    <w:rsid w:val="00DA4C4F"/>
    <w:rsid w:val="00DB2227"/>
    <w:rsid w:val="00DB3837"/>
    <w:rsid w:val="00DB3F6A"/>
    <w:rsid w:val="00DB45CB"/>
    <w:rsid w:val="00DB4A17"/>
    <w:rsid w:val="00DC307E"/>
    <w:rsid w:val="00DC599D"/>
    <w:rsid w:val="00DC72C4"/>
    <w:rsid w:val="00DD0C20"/>
    <w:rsid w:val="00DD0F54"/>
    <w:rsid w:val="00DD2DA1"/>
    <w:rsid w:val="00DE0B28"/>
    <w:rsid w:val="00DE11D4"/>
    <w:rsid w:val="00E0392D"/>
    <w:rsid w:val="00E06255"/>
    <w:rsid w:val="00E065DE"/>
    <w:rsid w:val="00E076EC"/>
    <w:rsid w:val="00E15927"/>
    <w:rsid w:val="00E173F0"/>
    <w:rsid w:val="00E174FA"/>
    <w:rsid w:val="00E22F02"/>
    <w:rsid w:val="00E25896"/>
    <w:rsid w:val="00E25A9C"/>
    <w:rsid w:val="00E31001"/>
    <w:rsid w:val="00E403D6"/>
    <w:rsid w:val="00E42635"/>
    <w:rsid w:val="00E445FE"/>
    <w:rsid w:val="00E4776A"/>
    <w:rsid w:val="00E52079"/>
    <w:rsid w:val="00E5256B"/>
    <w:rsid w:val="00E55A0C"/>
    <w:rsid w:val="00E60845"/>
    <w:rsid w:val="00E62689"/>
    <w:rsid w:val="00E656BD"/>
    <w:rsid w:val="00E66336"/>
    <w:rsid w:val="00E7008B"/>
    <w:rsid w:val="00E731C0"/>
    <w:rsid w:val="00EA24E1"/>
    <w:rsid w:val="00EA4C63"/>
    <w:rsid w:val="00EA5720"/>
    <w:rsid w:val="00EA7218"/>
    <w:rsid w:val="00EA7E4F"/>
    <w:rsid w:val="00EB080C"/>
    <w:rsid w:val="00EB1EB0"/>
    <w:rsid w:val="00EC0F23"/>
    <w:rsid w:val="00ED5D14"/>
    <w:rsid w:val="00EE1B65"/>
    <w:rsid w:val="00EE2634"/>
    <w:rsid w:val="00EF234B"/>
    <w:rsid w:val="00EF36E9"/>
    <w:rsid w:val="00EF7F77"/>
    <w:rsid w:val="00F05EE7"/>
    <w:rsid w:val="00F119CA"/>
    <w:rsid w:val="00F22946"/>
    <w:rsid w:val="00F24DB2"/>
    <w:rsid w:val="00F36805"/>
    <w:rsid w:val="00F4288C"/>
    <w:rsid w:val="00F446CC"/>
    <w:rsid w:val="00F533B4"/>
    <w:rsid w:val="00F5411E"/>
    <w:rsid w:val="00F54A86"/>
    <w:rsid w:val="00F57547"/>
    <w:rsid w:val="00F60963"/>
    <w:rsid w:val="00F71E5C"/>
    <w:rsid w:val="00F8014F"/>
    <w:rsid w:val="00F86D95"/>
    <w:rsid w:val="00F87E16"/>
    <w:rsid w:val="00F95254"/>
    <w:rsid w:val="00F971C7"/>
    <w:rsid w:val="00FA2DDB"/>
    <w:rsid w:val="00FA300C"/>
    <w:rsid w:val="00FA47BF"/>
    <w:rsid w:val="00FB34F6"/>
    <w:rsid w:val="00FB3768"/>
    <w:rsid w:val="00FB51CA"/>
    <w:rsid w:val="00FC491C"/>
    <w:rsid w:val="00FC75A2"/>
    <w:rsid w:val="00FC7AF8"/>
    <w:rsid w:val="00FD3ECB"/>
    <w:rsid w:val="00FD5AD5"/>
    <w:rsid w:val="00FE3512"/>
    <w:rsid w:val="00FE6C77"/>
    <w:rsid w:val="00FF5E8D"/>
    <w:rsid w:val="00FF70BF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DF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ru-RU" w:bidi="hi-IN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00B60"/>
    <w:pPr>
      <w:keepNext/>
      <w:widowControl w:val="0"/>
      <w:autoSpaceDN w:val="0"/>
      <w:adjustRightInd w:val="0"/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8"/>
      <w:szCs w:val="28"/>
      <w:lang w:eastAsia="ru-RU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0B60"/>
    <w:rPr>
      <w:rFonts w:ascii="Times New Roman" w:hAnsi="Times New Roman" w:cs="Times New Roman"/>
      <w:b/>
      <w:bCs/>
      <w:sz w:val="24"/>
      <w:szCs w:val="24"/>
      <w:lang w:eastAsia="ru-RU" w:bidi="hi-IN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00B60"/>
    <w:rPr>
      <w:rFonts w:ascii="Times New Roman" w:hAnsi="Times New Roman" w:cs="Times New Roman"/>
      <w:b/>
      <w:bCs/>
      <w:sz w:val="28"/>
      <w:szCs w:val="28"/>
      <w:lang w:eastAsia="ru-RU" w:bidi="hi-IN"/>
    </w:rPr>
  </w:style>
  <w:style w:type="paragraph" w:styleId="ListParagraph">
    <w:name w:val="List Paragraph"/>
    <w:basedOn w:val="Normal"/>
    <w:uiPriority w:val="99"/>
    <w:qFormat/>
    <w:rsid w:val="00DD0C2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DD0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0C20"/>
    <w:rPr>
      <w:rFonts w:ascii="Courier New" w:hAnsi="Courier New" w:cs="Courier New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D00B60"/>
    <w:pPr>
      <w:widowControl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 w:bidi="hi-IN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0B60"/>
    <w:rPr>
      <w:rFonts w:ascii="Times New Roman" w:hAnsi="Times New Roman" w:cs="Times New Roman"/>
      <w:sz w:val="24"/>
      <w:szCs w:val="24"/>
      <w:lang w:eastAsia="ru-RU" w:bidi="hi-IN"/>
    </w:rPr>
  </w:style>
  <w:style w:type="paragraph" w:styleId="Header">
    <w:name w:val="header"/>
    <w:basedOn w:val="Normal"/>
    <w:link w:val="HeaderChar"/>
    <w:uiPriority w:val="99"/>
    <w:rsid w:val="00D00B60"/>
    <w:pPr>
      <w:widowControl w:val="0"/>
      <w:tabs>
        <w:tab w:val="center" w:pos="4153"/>
        <w:tab w:val="right" w:pos="8306"/>
      </w:tabs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 w:bidi="hi-I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00B60"/>
    <w:rPr>
      <w:rFonts w:ascii="Times New Roman" w:hAnsi="Times New Roman" w:cs="Times New Roman"/>
      <w:sz w:val="20"/>
      <w:szCs w:val="20"/>
      <w:lang w:eastAsia="ru-RU" w:bidi="hi-IN"/>
    </w:rPr>
  </w:style>
  <w:style w:type="character" w:styleId="Strong">
    <w:name w:val="Strong"/>
    <w:basedOn w:val="DefaultParagraphFont"/>
    <w:uiPriority w:val="99"/>
    <w:qFormat/>
    <w:rsid w:val="009E3EA0"/>
    <w:rPr>
      <w:rFonts w:cs="Times New Roman"/>
      <w:b/>
    </w:rPr>
  </w:style>
  <w:style w:type="paragraph" w:styleId="NormalWeb">
    <w:name w:val="Normal (Web)"/>
    <w:basedOn w:val="Normal"/>
    <w:uiPriority w:val="99"/>
    <w:rsid w:val="009170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23396E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339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3396E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233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396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CA39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20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255</Words>
  <Characters>1457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ДОГОВОР КОМИССИИ </dc:title>
  <dc:subject/>
  <dc:creator>Марьенко</dc:creator>
  <cp:keywords/>
  <dc:description/>
  <cp:lastModifiedBy>Максим</cp:lastModifiedBy>
  <cp:revision>6</cp:revision>
  <cp:lastPrinted>2015-01-12T08:36:00Z</cp:lastPrinted>
  <dcterms:created xsi:type="dcterms:W3CDTF">2015-02-12T14:56:00Z</dcterms:created>
  <dcterms:modified xsi:type="dcterms:W3CDTF">2015-02-15T16:32:00Z</dcterms:modified>
</cp:coreProperties>
</file>