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F0" w:rsidRPr="00DD0C20" w:rsidRDefault="007340F0" w:rsidP="001E244E">
      <w:pPr>
        <w:rPr>
          <w:rFonts w:ascii="Times New Roman" w:hAnsi="Times New Roman"/>
        </w:rPr>
      </w:pPr>
    </w:p>
    <w:p w:rsidR="007340F0" w:rsidRPr="00037F41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037F41">
        <w:rPr>
          <w:rFonts w:ascii="Times New Roman" w:hAnsi="Times New Roman"/>
          <w:color w:val="000000"/>
          <w:sz w:val="20"/>
          <w:szCs w:val="20"/>
        </w:rPr>
        <w:t xml:space="preserve">Приложение № </w:t>
      </w:r>
      <w:r>
        <w:rPr>
          <w:rFonts w:ascii="Times New Roman" w:hAnsi="Times New Roman"/>
          <w:color w:val="000000"/>
          <w:sz w:val="20"/>
          <w:szCs w:val="20"/>
        </w:rPr>
        <w:t>4</w:t>
      </w:r>
      <w:r w:rsidRPr="00037F41">
        <w:rPr>
          <w:rFonts w:ascii="Times New Roman" w:hAnsi="Times New Roman"/>
          <w:color w:val="000000"/>
          <w:sz w:val="20"/>
          <w:szCs w:val="20"/>
        </w:rPr>
        <w:t xml:space="preserve"> к Договору Комиссии</w:t>
      </w:r>
    </w:p>
    <w:p w:rsidR="007340F0" w:rsidRPr="003F166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3F1663">
        <w:rPr>
          <w:rFonts w:ascii="Times New Roman" w:hAnsi="Times New Roman"/>
          <w:color w:val="000000"/>
          <w:sz w:val="20"/>
          <w:szCs w:val="20"/>
        </w:rPr>
        <w:t>№</w:t>
      </w:r>
      <w:r w:rsidRPr="008A1FC7">
        <w:rPr>
          <w:rFonts w:ascii="Times New Roman" w:hAnsi="Times New Roman"/>
          <w:color w:val="000000"/>
          <w:sz w:val="20"/>
          <w:szCs w:val="20"/>
        </w:rPr>
        <w:t>%contractNumber%</w:t>
      </w:r>
      <w:r w:rsidRPr="00915496">
        <w:rPr>
          <w:rFonts w:ascii="Times New Roman" w:hAnsi="Times New Roman"/>
          <w:color w:val="000000"/>
          <w:sz w:val="20"/>
          <w:szCs w:val="20"/>
        </w:rPr>
        <w:t xml:space="preserve"> от 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>openedDate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</w:p>
    <w:p w:rsidR="007340F0" w:rsidRPr="00D00B60" w:rsidRDefault="007340F0" w:rsidP="001E244E">
      <w:pPr>
        <w:pStyle w:val="Heading3"/>
        <w:tabs>
          <w:tab w:val="center" w:pos="4677"/>
        </w:tabs>
        <w:rPr>
          <w:sz w:val="24"/>
        </w:rPr>
      </w:pPr>
    </w:p>
    <w:p w:rsidR="007340F0" w:rsidRDefault="007340F0" w:rsidP="001E244E">
      <w:pPr>
        <w:pStyle w:val="Heading3"/>
        <w:tabs>
          <w:tab w:val="center" w:pos="4677"/>
        </w:tabs>
      </w:pPr>
      <w:r>
        <w:rPr>
          <w:sz w:val="24"/>
        </w:rPr>
        <w:t>АКТ ВЗАИМОРАСЧЕТОВ</w:t>
      </w:r>
    </w:p>
    <w:p w:rsidR="007340F0" w:rsidRPr="00227801" w:rsidRDefault="007340F0" w:rsidP="001E244E">
      <w:pPr>
        <w:pStyle w:val="Heading3"/>
        <w:tabs>
          <w:tab w:val="center" w:pos="4677"/>
        </w:tabs>
      </w:pPr>
      <w:r>
        <w:t xml:space="preserve">после продажи имущества, переданного для реализации </w:t>
      </w:r>
      <w:r w:rsidRPr="00227801">
        <w:t>%</w:t>
      </w:r>
      <w:r w:rsidRPr="0055395A">
        <w:rPr>
          <w:lang w:val="en-US"/>
        </w:rPr>
        <w:t>cshortname</w:t>
      </w:r>
      <w:r w:rsidRPr="00227801">
        <w:t>%</w:t>
      </w:r>
    </w:p>
    <w:p w:rsidR="007340F0" w:rsidRPr="00227801" w:rsidRDefault="007340F0" w:rsidP="001E244E">
      <w:pPr>
        <w:jc w:val="center"/>
        <w:rPr>
          <w:b/>
          <w:bCs/>
          <w:i/>
          <w:iCs/>
          <w:lang w:val="en-US"/>
        </w:rPr>
      </w:pPr>
      <w:r w:rsidRPr="001E244E">
        <w:rPr>
          <w:b/>
          <w:bCs/>
          <w:i/>
          <w:iCs/>
        </w:rPr>
        <w:t>г</w:t>
      </w:r>
      <w:r w:rsidRPr="00227801">
        <w:rPr>
          <w:b/>
          <w:bCs/>
          <w:i/>
          <w:iCs/>
          <w:lang w:val="en-US"/>
        </w:rPr>
        <w:t xml:space="preserve">.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%city%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                                                            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  <w:t xml:space="preserve">                                      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«%dayNumber%» %monthNumber% %yearNumber%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0D499D">
        <w:rPr>
          <w:rFonts w:ascii="Times New Roman" w:hAnsi="Times New Roman"/>
          <w:b/>
          <w:bCs/>
          <w:i/>
          <w:iCs/>
          <w:sz w:val="24"/>
          <w:szCs w:val="24"/>
        </w:rPr>
        <w:t>г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.</w:t>
      </w:r>
    </w:p>
    <w:p w:rsidR="007340F0" w:rsidRPr="0080544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Настоящий акт составлен в том, что в соответствии с исполнением  указанного Договора Комиссии Комиссионер продал Покупателю по поручению Комитента следующее автотранспортное средство (далее – Автомобиль):</w:t>
      </w:r>
    </w:p>
    <w:p w:rsidR="007340F0" w:rsidRPr="00805443" w:rsidRDefault="007340F0" w:rsidP="001E244E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b/>
        </w:rPr>
      </w:pPr>
      <w:r w:rsidRPr="00805443">
        <w:rPr>
          <w:rFonts w:ascii="Times New Roman" w:hAnsi="Times New Roman"/>
          <w:b/>
          <w:color w:val="000000"/>
        </w:rPr>
        <w:t xml:space="preserve">Наименование имущества: </w:t>
      </w:r>
    </w:p>
    <w:p w:rsidR="007340F0" w:rsidRPr="005109D4" w:rsidRDefault="007340F0" w:rsidP="00227801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109D4">
        <w:rPr>
          <w:rFonts w:ascii="Times New Roman" w:hAnsi="Times New Roman"/>
          <w:color w:val="000000"/>
        </w:rPr>
        <w:t xml:space="preserve">Наименование имущества: </w:t>
      </w:r>
      <w:r w:rsidRPr="005109D4">
        <w:rPr>
          <w:rFonts w:ascii="Times New Roman" w:hAnsi="Times New Roman"/>
          <w:b/>
          <w:color w:val="000000"/>
          <w:u w:val="single"/>
        </w:rPr>
        <w:t>Автотранспортное средство (АТС)  -1шт.</w:t>
      </w:r>
    </w:p>
    <w:p w:rsidR="007340F0" w:rsidRPr="005109D4" w:rsidRDefault="007340F0" w:rsidP="00227801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u w:val="single"/>
        </w:rPr>
      </w:pPr>
      <w:r w:rsidRPr="005109D4">
        <w:rPr>
          <w:rFonts w:ascii="Times New Roman" w:hAnsi="Times New Roman"/>
          <w:b/>
          <w:color w:val="000000"/>
          <w:u w:val="single"/>
        </w:rPr>
        <w:t>Паспорт транспортного средства (ПТС): %TSFullString%  -1шт.</w:t>
      </w:r>
    </w:p>
    <w:p w:rsidR="007340F0" w:rsidRPr="005109D4" w:rsidRDefault="007340F0" w:rsidP="00227801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  <w:u w:val="single"/>
        </w:rPr>
      </w:pPr>
      <w:r w:rsidRPr="005109D4">
        <w:rPr>
          <w:rFonts w:ascii="Times New Roman" w:hAnsi="Times New Roman"/>
          <w:b/>
          <w:color w:val="000000"/>
          <w:u w:val="single"/>
        </w:rPr>
        <w:t>Свидетельство о регистрации ТС:  %STSFullString%</w:t>
      </w:r>
      <w:r w:rsidRPr="005109D4">
        <w:rPr>
          <w:rFonts w:ascii="Times New Roman" w:hAnsi="Times New Roman"/>
          <w:b/>
          <w:bCs/>
          <w:u w:val="single"/>
        </w:rPr>
        <w:t xml:space="preserve"> </w:t>
      </w:r>
      <w:r w:rsidRPr="005109D4">
        <w:rPr>
          <w:rFonts w:ascii="Times New Roman" w:hAnsi="Times New Roman"/>
          <w:b/>
          <w:color w:val="000000"/>
          <w:u w:val="single"/>
        </w:rPr>
        <w:t xml:space="preserve"> -1шт.</w:t>
      </w:r>
    </w:p>
    <w:p w:rsidR="007340F0" w:rsidRPr="00805443" w:rsidRDefault="007340F0" w:rsidP="001E244E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u w:val="single"/>
        </w:rPr>
      </w:pPr>
    </w:p>
    <w:p w:rsidR="007340F0" w:rsidRPr="00124836" w:rsidRDefault="007340F0" w:rsidP="001E244E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b/>
        </w:rPr>
      </w:pPr>
      <w:r w:rsidRPr="00805443">
        <w:rPr>
          <w:rFonts w:ascii="Times New Roman" w:hAnsi="Times New Roman"/>
          <w:b/>
        </w:rPr>
        <w:t>Основные характеристики имущества (АТС) и оценочная стоимость:</w:t>
      </w:r>
    </w:p>
    <w:tbl>
      <w:tblPr>
        <w:tblW w:w="10620" w:type="dxa"/>
        <w:tblInd w:w="108" w:type="dxa"/>
        <w:tblLayout w:type="fixed"/>
        <w:tblLook w:val="0000"/>
      </w:tblPr>
      <w:tblGrid>
        <w:gridCol w:w="4320"/>
        <w:gridCol w:w="6300"/>
      </w:tblGrid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Марка, модель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%modelAuto%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ТС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sz w:val="22"/>
                <w:szCs w:val="22"/>
              </w:rPr>
              <w:t>ЛЕГКОВОЙ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Регистрационный  знак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%gosNumberAuto%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Идентификационный номер (VIN)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%vinAuto%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%yearAuto%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Модель, номер двигателя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%engineAuto%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Шасси (рама)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%chassisAuto%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Кузов (кабина, прицеп)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%bodyAuto%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Цвет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%colorAuto%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Пробег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%kmAuto%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Ключи (шт.)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keys</w:t>
            </w: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7340F0" w:rsidRPr="00346821" w:rsidTr="00F41F45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Топливо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0F0" w:rsidRPr="00346821" w:rsidRDefault="007340F0" w:rsidP="00F41F45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7340F0" w:rsidRPr="00227801" w:rsidRDefault="007340F0" w:rsidP="001E244E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b/>
          <w:lang w:val="en-US"/>
        </w:rPr>
      </w:pPr>
    </w:p>
    <w:p w:rsidR="007340F0" w:rsidRPr="00805443" w:rsidRDefault="007340F0" w:rsidP="001E244E">
      <w:pPr>
        <w:rPr>
          <w:rFonts w:ascii="Times New Roman" w:hAnsi="Times New Roman"/>
        </w:rPr>
      </w:pPr>
      <w:r w:rsidRPr="00805443">
        <w:rPr>
          <w:rFonts w:ascii="Times New Roman" w:hAnsi="Times New Roman"/>
        </w:rPr>
        <w:t>а Комитент принял от Комиссионера вырученные с продажи средства за вычетом комиссионного вознаграждения в соответствии с п.3 упомянутого Договора комиссии, а именно:</w:t>
      </w:r>
    </w:p>
    <w:p w:rsidR="007340F0" w:rsidRPr="0080544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- Цена продажи (реализации) Автомобиля, согласованная сторонами составляет</w:t>
      </w:r>
      <w:r w:rsidRPr="00CB628B">
        <w:rPr>
          <w:rFonts w:ascii="Times New Roman" w:hAnsi="Times New Roman"/>
          <w:b/>
          <w:color w:val="000000"/>
        </w:rPr>
        <w:t xml:space="preserve">: </w:t>
      </w:r>
      <w:r w:rsidRPr="00BF3703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  <w:lang w:val="en-US"/>
        </w:rPr>
        <w:t>totalP</w:t>
      </w:r>
      <w:r w:rsidRPr="00BF3703">
        <w:rPr>
          <w:rFonts w:ascii="Times New Roman" w:hAnsi="Times New Roman"/>
          <w:b/>
          <w:color w:val="000000"/>
        </w:rPr>
        <w:t>rice% (%</w:t>
      </w:r>
      <w:r>
        <w:rPr>
          <w:rFonts w:ascii="Times New Roman" w:hAnsi="Times New Roman"/>
          <w:b/>
          <w:color w:val="000000"/>
          <w:lang w:val="en-US"/>
        </w:rPr>
        <w:t>totalP</w:t>
      </w:r>
      <w:r w:rsidRPr="00BF3703">
        <w:rPr>
          <w:rFonts w:ascii="Times New Roman" w:hAnsi="Times New Roman"/>
          <w:b/>
          <w:color w:val="000000"/>
        </w:rPr>
        <w:t>riceWriting%)</w:t>
      </w:r>
      <w:r w:rsidRPr="00CB628B">
        <w:rPr>
          <w:rFonts w:ascii="Times New Roman" w:hAnsi="Times New Roman"/>
          <w:color w:val="000000"/>
        </w:rPr>
        <w:t xml:space="preserve"> рублей</w:t>
      </w:r>
      <w:r w:rsidRPr="00805443">
        <w:rPr>
          <w:rFonts w:ascii="Times New Roman" w:hAnsi="Times New Roman"/>
          <w:color w:val="000000"/>
        </w:rPr>
        <w:t xml:space="preserve"> 00 копеек.</w:t>
      </w:r>
    </w:p>
    <w:p w:rsidR="007340F0" w:rsidRPr="0080544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- Комиссионное вознаграждение составляет</w:t>
      </w:r>
      <w:r>
        <w:rPr>
          <w:rFonts w:ascii="Times New Roman" w:hAnsi="Times New Roman"/>
          <w:color w:val="000000"/>
        </w:rPr>
        <w:t xml:space="preserve">: </w:t>
      </w:r>
      <w:r w:rsidRPr="0094066A">
        <w:rPr>
          <w:rFonts w:ascii="Times New Roman" w:hAnsi="Times New Roman"/>
          <w:b/>
          <w:color w:val="000000"/>
        </w:rPr>
        <w:t>%companyProfitSumm% (%companyProfitSummWriting%)</w:t>
      </w:r>
      <w:r w:rsidRPr="00805443">
        <w:rPr>
          <w:rFonts w:ascii="Times New Roman" w:hAnsi="Times New Roman"/>
          <w:color w:val="000000"/>
        </w:rPr>
        <w:t xml:space="preserve"> рублей 00 копеек, в том числе НДС.</w:t>
      </w:r>
    </w:p>
    <w:p w:rsidR="007340F0" w:rsidRPr="0080544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- Согласованная сторонами денежная сумма к выплате Комитенту за вычетом комиссионного вознаграждения Комиссионеру, составляет</w:t>
      </w:r>
      <w:r>
        <w:rPr>
          <w:rFonts w:ascii="Times New Roman" w:hAnsi="Times New Roman"/>
          <w:color w:val="000000"/>
        </w:rPr>
        <w:t>:</w:t>
      </w:r>
      <w:r w:rsidRPr="007B7F1E">
        <w:rPr>
          <w:rFonts w:ascii="Times New Roman" w:hAnsi="Times New Roman"/>
          <w:color w:val="000000"/>
        </w:rPr>
        <w:t xml:space="preserve"> </w:t>
      </w:r>
      <w:r w:rsidRPr="00BF3703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  <w:lang w:val="en-US"/>
        </w:rPr>
        <w:t>p</w:t>
      </w:r>
      <w:r w:rsidRPr="00BF3703">
        <w:rPr>
          <w:rFonts w:ascii="Times New Roman" w:hAnsi="Times New Roman"/>
          <w:b/>
          <w:color w:val="000000"/>
        </w:rPr>
        <w:t>rice% (%</w:t>
      </w:r>
      <w:r>
        <w:rPr>
          <w:rFonts w:ascii="Times New Roman" w:hAnsi="Times New Roman"/>
          <w:b/>
          <w:color w:val="000000"/>
          <w:lang w:val="en-US"/>
        </w:rPr>
        <w:t>p</w:t>
      </w:r>
      <w:r w:rsidRPr="00BF3703">
        <w:rPr>
          <w:rFonts w:ascii="Times New Roman" w:hAnsi="Times New Roman"/>
          <w:b/>
          <w:color w:val="000000"/>
        </w:rPr>
        <w:t>riceWriting%)</w:t>
      </w:r>
      <w:r w:rsidRPr="00805443">
        <w:rPr>
          <w:rFonts w:ascii="Times New Roman" w:hAnsi="Times New Roman"/>
          <w:color w:val="000000"/>
        </w:rPr>
        <w:t xml:space="preserve"> рублей 00 копеек, НДС не облагается.</w:t>
      </w:r>
    </w:p>
    <w:p w:rsidR="007340F0" w:rsidRPr="00805443" w:rsidRDefault="007340F0" w:rsidP="001E244E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340F0" w:rsidRPr="00805443" w:rsidRDefault="007340F0" w:rsidP="00805443">
      <w:pPr>
        <w:jc w:val="both"/>
        <w:rPr>
          <w:rFonts w:ascii="Times New Roman" w:hAnsi="Times New Roman"/>
          <w:b/>
        </w:rPr>
      </w:pPr>
      <w:r w:rsidRPr="00805443">
        <w:rPr>
          <w:rFonts w:ascii="Times New Roman" w:hAnsi="Times New Roman"/>
          <w:b/>
        </w:rPr>
        <w:t>Настоящим Комитент подтверждает, что получил от Комиссионера вышеуказанную сумму в полном объеме, никаких претензий, в том числе финансовых и имущественных, к Комиссионеру не имеет.</w:t>
      </w:r>
    </w:p>
    <w:p w:rsidR="007340F0" w:rsidRPr="00CB628B" w:rsidRDefault="007340F0" w:rsidP="00CB628B">
      <w:pPr>
        <w:rPr>
          <w:rFonts w:ascii="Times New Roman" w:hAnsi="Times New Roman"/>
          <w:b/>
          <w:bCs/>
          <w:sz w:val="18"/>
          <w:szCs w:val="18"/>
        </w:rPr>
      </w:pPr>
      <w:r w:rsidRPr="00805443">
        <w:rPr>
          <w:rFonts w:ascii="Times New Roman" w:hAnsi="Times New Roman"/>
          <w:b/>
          <w:bCs/>
          <w:sz w:val="18"/>
          <w:szCs w:val="18"/>
        </w:rPr>
        <w:t>КОМИССИОНЕР</w:t>
      </w:r>
      <w:r w:rsidRPr="00805443">
        <w:rPr>
          <w:rFonts w:ascii="Times New Roman" w:hAnsi="Times New Roman"/>
          <w:b/>
          <w:bCs/>
          <w:sz w:val="18"/>
          <w:szCs w:val="18"/>
        </w:rPr>
        <w:tab/>
      </w:r>
      <w:r w:rsidRPr="00805443">
        <w:rPr>
          <w:rFonts w:ascii="Times New Roman" w:hAnsi="Times New Roman"/>
          <w:b/>
          <w:bCs/>
          <w:sz w:val="18"/>
          <w:szCs w:val="18"/>
        </w:rPr>
        <w:tab/>
        <w:t xml:space="preserve">                              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</w:t>
      </w:r>
      <w:r w:rsidRPr="00805443">
        <w:rPr>
          <w:rFonts w:ascii="Times New Roman" w:hAnsi="Times New Roman"/>
          <w:b/>
          <w:color w:val="000000"/>
          <w:sz w:val="20"/>
          <w:szCs w:val="20"/>
        </w:rPr>
        <w:t>КОМИТЕНТ</w:t>
      </w:r>
      <w:r w:rsidRPr="00805443">
        <w:rPr>
          <w:rFonts w:ascii="Times New Roman" w:hAnsi="Times New Roman"/>
          <w:b/>
          <w:bCs/>
          <w:sz w:val="18"/>
          <w:szCs w:val="18"/>
        </w:rPr>
        <w:t xml:space="preserve">                                  </w:t>
      </w:r>
    </w:p>
    <w:p w:rsidR="007340F0" w:rsidRPr="00D05D3D" w:rsidRDefault="007340F0" w:rsidP="001E244E">
      <w:pPr>
        <w:pStyle w:val="Header"/>
        <w:tabs>
          <w:tab w:val="clear" w:pos="4153"/>
          <w:tab w:val="clear" w:pos="8306"/>
        </w:tabs>
      </w:pPr>
    </w:p>
    <w:p w:rsidR="007340F0" w:rsidRPr="00E173F0" w:rsidRDefault="007340F0" w:rsidP="00D032E2">
      <w:pPr>
        <w:pStyle w:val="Heading1"/>
        <w:jc w:val="left"/>
        <w:rPr>
          <w:sz w:val="18"/>
          <w:szCs w:val="18"/>
        </w:rPr>
      </w:pPr>
      <w:r w:rsidRPr="005D316E">
        <w:rPr>
          <w:sz w:val="18"/>
          <w:szCs w:val="18"/>
        </w:rPr>
        <w:t xml:space="preserve">           </w:t>
      </w:r>
      <w:r>
        <w:rPr>
          <w:color w:val="000000"/>
        </w:rPr>
        <w:t>%</w:t>
      </w:r>
      <w:r>
        <w:rPr>
          <w:color w:val="000000"/>
          <w:lang w:val="en-US"/>
        </w:rPr>
        <w:t>fioShortWorker</w:t>
      </w:r>
      <w:r>
        <w:rPr>
          <w:color w:val="000000"/>
        </w:rPr>
        <w:t>%</w:t>
      </w:r>
      <w:r w:rsidRPr="00FA300C">
        <w:rPr>
          <w:b w:val="0"/>
        </w:rPr>
        <w:t xml:space="preserve">                                                                                  </w:t>
      </w:r>
      <w:r w:rsidRPr="007F65BA">
        <w:rPr>
          <w:color w:val="000000"/>
        </w:rPr>
        <w:t>%fio</w:t>
      </w:r>
      <w:r>
        <w:rPr>
          <w:color w:val="000000"/>
          <w:lang w:val="en-US"/>
        </w:rPr>
        <w:t>Short</w:t>
      </w:r>
      <w:r w:rsidRPr="007F65BA">
        <w:rPr>
          <w:color w:val="000000"/>
        </w:rPr>
        <w:t>Client%</w:t>
      </w:r>
    </w:p>
    <w:p w:rsidR="007340F0" w:rsidRPr="00EA7218" w:rsidRDefault="007340F0" w:rsidP="0023396E">
      <w:pPr>
        <w:pStyle w:val="Header"/>
        <w:rPr>
          <w:i/>
        </w:rPr>
      </w:pPr>
      <w:r>
        <w:rPr>
          <w:i/>
        </w:rPr>
        <w:t xml:space="preserve">                           </w:t>
      </w:r>
      <w:r w:rsidRPr="00EF234B">
        <w:rPr>
          <w:i/>
        </w:rPr>
        <w:t xml:space="preserve">            </w:t>
      </w:r>
      <w:r>
        <w:rPr>
          <w:i/>
        </w:rPr>
        <w:t xml:space="preserve">                   </w:t>
      </w:r>
    </w:p>
    <w:sectPr w:rsidR="007340F0" w:rsidRPr="00EA7218" w:rsidSect="0023396E">
      <w:footerReference w:type="default" r:id="rId7"/>
      <w:pgSz w:w="12240" w:h="15840"/>
      <w:pgMar w:top="426" w:right="851" w:bottom="1134" w:left="851" w:header="284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0F0" w:rsidRDefault="007340F0" w:rsidP="0023396E">
      <w:pPr>
        <w:spacing w:after="0" w:line="240" w:lineRule="auto"/>
      </w:pPr>
      <w:r>
        <w:separator/>
      </w:r>
    </w:p>
  </w:endnote>
  <w:endnote w:type="continuationSeparator" w:id="0">
    <w:p w:rsidR="007340F0" w:rsidRDefault="007340F0" w:rsidP="0023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0F0" w:rsidRDefault="007340F0" w:rsidP="0023396E">
    <w:pPr>
      <w:pStyle w:val="Footer"/>
    </w:pPr>
  </w:p>
  <w:p w:rsidR="007340F0" w:rsidRDefault="007340F0" w:rsidP="0023396E">
    <w:pPr>
      <w:pStyle w:val="Footer"/>
    </w:pPr>
  </w:p>
  <w:p w:rsidR="007340F0" w:rsidRDefault="007340F0" w:rsidP="0023396E">
    <w:pPr>
      <w:pStyle w:val="Footer"/>
    </w:pPr>
    <w:r>
      <w:t>Комиссионер ____________________                                                                       Комитент_______________________</w:t>
    </w:r>
  </w:p>
  <w:p w:rsidR="007340F0" w:rsidRPr="0023396E" w:rsidRDefault="007340F0">
    <w:pPr>
      <w:pStyle w:val="Footer"/>
      <w:rPr>
        <w:sz w:val="16"/>
        <w:szCs w:val="16"/>
      </w:rPr>
    </w:pPr>
    <w:r>
      <w:t xml:space="preserve">                                             </w:t>
    </w:r>
    <w:r>
      <w:rPr>
        <w:sz w:val="16"/>
        <w:szCs w:val="16"/>
      </w:rPr>
      <w:t>Подпись                                                                                                                                                                   Подпись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0F0" w:rsidRDefault="007340F0" w:rsidP="0023396E">
      <w:pPr>
        <w:spacing w:after="0" w:line="240" w:lineRule="auto"/>
      </w:pPr>
      <w:r>
        <w:separator/>
      </w:r>
    </w:p>
  </w:footnote>
  <w:footnote w:type="continuationSeparator" w:id="0">
    <w:p w:rsidR="007340F0" w:rsidRDefault="007340F0" w:rsidP="00233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1">
    <w:nsid w:val="0C8A3943"/>
    <w:multiLevelType w:val="multilevel"/>
    <w:tmpl w:val="9B84B0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391021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3">
    <w:nsid w:val="27924AA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4">
    <w:nsid w:val="359266BE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5">
    <w:nsid w:val="697B665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A61"/>
    <w:rsid w:val="00004EE2"/>
    <w:rsid w:val="000059A4"/>
    <w:rsid w:val="00006343"/>
    <w:rsid w:val="0000672D"/>
    <w:rsid w:val="0001387D"/>
    <w:rsid w:val="00015F3D"/>
    <w:rsid w:val="00020218"/>
    <w:rsid w:val="00026BE4"/>
    <w:rsid w:val="0003152B"/>
    <w:rsid w:val="00031D6A"/>
    <w:rsid w:val="00037AEA"/>
    <w:rsid w:val="00037F41"/>
    <w:rsid w:val="000410EC"/>
    <w:rsid w:val="00044090"/>
    <w:rsid w:val="000442E1"/>
    <w:rsid w:val="00046205"/>
    <w:rsid w:val="00053164"/>
    <w:rsid w:val="000554E5"/>
    <w:rsid w:val="00056C5B"/>
    <w:rsid w:val="00066A08"/>
    <w:rsid w:val="00072A9A"/>
    <w:rsid w:val="0008205F"/>
    <w:rsid w:val="000839EA"/>
    <w:rsid w:val="0009176A"/>
    <w:rsid w:val="000A38FA"/>
    <w:rsid w:val="000B160B"/>
    <w:rsid w:val="000B32D0"/>
    <w:rsid w:val="000B42F2"/>
    <w:rsid w:val="000B4483"/>
    <w:rsid w:val="000B6DF6"/>
    <w:rsid w:val="000C01E1"/>
    <w:rsid w:val="000C51D7"/>
    <w:rsid w:val="000C5E52"/>
    <w:rsid w:val="000D19E5"/>
    <w:rsid w:val="000D499D"/>
    <w:rsid w:val="000D54B9"/>
    <w:rsid w:val="000E1727"/>
    <w:rsid w:val="000E3A61"/>
    <w:rsid w:val="000E6F5C"/>
    <w:rsid w:val="000F4241"/>
    <w:rsid w:val="000F4611"/>
    <w:rsid w:val="000F5BF0"/>
    <w:rsid w:val="000F7495"/>
    <w:rsid w:val="001073F8"/>
    <w:rsid w:val="001118A7"/>
    <w:rsid w:val="00114EE9"/>
    <w:rsid w:val="001207ED"/>
    <w:rsid w:val="00121EF6"/>
    <w:rsid w:val="00122F70"/>
    <w:rsid w:val="00124836"/>
    <w:rsid w:val="001256BA"/>
    <w:rsid w:val="001266B2"/>
    <w:rsid w:val="0013225A"/>
    <w:rsid w:val="00136A72"/>
    <w:rsid w:val="00140E97"/>
    <w:rsid w:val="00145DBC"/>
    <w:rsid w:val="00146AB0"/>
    <w:rsid w:val="00147249"/>
    <w:rsid w:val="00165A0A"/>
    <w:rsid w:val="00167975"/>
    <w:rsid w:val="00186B20"/>
    <w:rsid w:val="00192312"/>
    <w:rsid w:val="00192EB3"/>
    <w:rsid w:val="00195B58"/>
    <w:rsid w:val="001A55AB"/>
    <w:rsid w:val="001C13A7"/>
    <w:rsid w:val="001C5503"/>
    <w:rsid w:val="001D120E"/>
    <w:rsid w:val="001E1629"/>
    <w:rsid w:val="001E244E"/>
    <w:rsid w:val="001E2B92"/>
    <w:rsid w:val="001E3BA9"/>
    <w:rsid w:val="001E5F38"/>
    <w:rsid w:val="001F1238"/>
    <w:rsid w:val="001F64E4"/>
    <w:rsid w:val="0020003C"/>
    <w:rsid w:val="00202747"/>
    <w:rsid w:val="002029EC"/>
    <w:rsid w:val="00202EAF"/>
    <w:rsid w:val="00222FFD"/>
    <w:rsid w:val="00225433"/>
    <w:rsid w:val="00227801"/>
    <w:rsid w:val="00227D86"/>
    <w:rsid w:val="0023396E"/>
    <w:rsid w:val="00234A22"/>
    <w:rsid w:val="002456D3"/>
    <w:rsid w:val="00260407"/>
    <w:rsid w:val="002621A2"/>
    <w:rsid w:val="00271865"/>
    <w:rsid w:val="00272DD6"/>
    <w:rsid w:val="0027408D"/>
    <w:rsid w:val="00280541"/>
    <w:rsid w:val="002828E1"/>
    <w:rsid w:val="00284588"/>
    <w:rsid w:val="002952B0"/>
    <w:rsid w:val="002A08EE"/>
    <w:rsid w:val="002A3157"/>
    <w:rsid w:val="002B6083"/>
    <w:rsid w:val="002B7639"/>
    <w:rsid w:val="002C3694"/>
    <w:rsid w:val="002C515B"/>
    <w:rsid w:val="002C59BE"/>
    <w:rsid w:val="002D0571"/>
    <w:rsid w:val="002E14CD"/>
    <w:rsid w:val="002E585F"/>
    <w:rsid w:val="002F168B"/>
    <w:rsid w:val="00301D40"/>
    <w:rsid w:val="003133A2"/>
    <w:rsid w:val="003279E2"/>
    <w:rsid w:val="00336122"/>
    <w:rsid w:val="00342172"/>
    <w:rsid w:val="003421EF"/>
    <w:rsid w:val="00342DCF"/>
    <w:rsid w:val="0034668A"/>
    <w:rsid w:val="00346821"/>
    <w:rsid w:val="003469B7"/>
    <w:rsid w:val="00347EB8"/>
    <w:rsid w:val="00351EA3"/>
    <w:rsid w:val="00353A45"/>
    <w:rsid w:val="00356D86"/>
    <w:rsid w:val="00361059"/>
    <w:rsid w:val="00361C75"/>
    <w:rsid w:val="00363956"/>
    <w:rsid w:val="0037021B"/>
    <w:rsid w:val="0037590B"/>
    <w:rsid w:val="00376C00"/>
    <w:rsid w:val="00380BAD"/>
    <w:rsid w:val="00385AFB"/>
    <w:rsid w:val="003876CD"/>
    <w:rsid w:val="00392454"/>
    <w:rsid w:val="00395280"/>
    <w:rsid w:val="003B0093"/>
    <w:rsid w:val="003B4037"/>
    <w:rsid w:val="003C1F1A"/>
    <w:rsid w:val="003C22C3"/>
    <w:rsid w:val="003C32FF"/>
    <w:rsid w:val="003C42D5"/>
    <w:rsid w:val="003D33A0"/>
    <w:rsid w:val="003D645F"/>
    <w:rsid w:val="003E43A9"/>
    <w:rsid w:val="003E7ABE"/>
    <w:rsid w:val="003F1663"/>
    <w:rsid w:val="00400176"/>
    <w:rsid w:val="0040244A"/>
    <w:rsid w:val="00411198"/>
    <w:rsid w:val="00432AF8"/>
    <w:rsid w:val="004460B4"/>
    <w:rsid w:val="004560BB"/>
    <w:rsid w:val="004620E0"/>
    <w:rsid w:val="00462BF0"/>
    <w:rsid w:val="00465781"/>
    <w:rsid w:val="00480461"/>
    <w:rsid w:val="0048369D"/>
    <w:rsid w:val="0048552D"/>
    <w:rsid w:val="004926E0"/>
    <w:rsid w:val="00493305"/>
    <w:rsid w:val="004A1E4F"/>
    <w:rsid w:val="004A396F"/>
    <w:rsid w:val="004A4009"/>
    <w:rsid w:val="004A4BC4"/>
    <w:rsid w:val="004B2570"/>
    <w:rsid w:val="004B47B3"/>
    <w:rsid w:val="004B4837"/>
    <w:rsid w:val="004B4FFE"/>
    <w:rsid w:val="004D7BBD"/>
    <w:rsid w:val="004E2CEC"/>
    <w:rsid w:val="004F71D5"/>
    <w:rsid w:val="004F7A69"/>
    <w:rsid w:val="00501B3F"/>
    <w:rsid w:val="00505980"/>
    <w:rsid w:val="00506C75"/>
    <w:rsid w:val="005100C8"/>
    <w:rsid w:val="005109D4"/>
    <w:rsid w:val="005138BA"/>
    <w:rsid w:val="005179CA"/>
    <w:rsid w:val="00520F6B"/>
    <w:rsid w:val="00521182"/>
    <w:rsid w:val="005303FF"/>
    <w:rsid w:val="005357E6"/>
    <w:rsid w:val="00537D71"/>
    <w:rsid w:val="00541E1B"/>
    <w:rsid w:val="00542F9E"/>
    <w:rsid w:val="00543E34"/>
    <w:rsid w:val="0055395A"/>
    <w:rsid w:val="00560D77"/>
    <w:rsid w:val="00562F5F"/>
    <w:rsid w:val="00566A18"/>
    <w:rsid w:val="005714A1"/>
    <w:rsid w:val="00571AFB"/>
    <w:rsid w:val="005750B2"/>
    <w:rsid w:val="00575BA7"/>
    <w:rsid w:val="0058005A"/>
    <w:rsid w:val="00584732"/>
    <w:rsid w:val="005873B9"/>
    <w:rsid w:val="00590DD6"/>
    <w:rsid w:val="005A2A4A"/>
    <w:rsid w:val="005A3373"/>
    <w:rsid w:val="005B0265"/>
    <w:rsid w:val="005B39E0"/>
    <w:rsid w:val="005B46DC"/>
    <w:rsid w:val="005B5D11"/>
    <w:rsid w:val="005B5D83"/>
    <w:rsid w:val="005B6FDB"/>
    <w:rsid w:val="005C55D9"/>
    <w:rsid w:val="005D316E"/>
    <w:rsid w:val="005D3A74"/>
    <w:rsid w:val="005D6A1C"/>
    <w:rsid w:val="005E28F8"/>
    <w:rsid w:val="005E3F0D"/>
    <w:rsid w:val="005E4B53"/>
    <w:rsid w:val="005E4D85"/>
    <w:rsid w:val="005F1BAF"/>
    <w:rsid w:val="005F458D"/>
    <w:rsid w:val="005F7A2D"/>
    <w:rsid w:val="005F7BBA"/>
    <w:rsid w:val="0060207C"/>
    <w:rsid w:val="00604FA3"/>
    <w:rsid w:val="00615565"/>
    <w:rsid w:val="006157FB"/>
    <w:rsid w:val="00615E64"/>
    <w:rsid w:val="00620A04"/>
    <w:rsid w:val="00622477"/>
    <w:rsid w:val="006248A3"/>
    <w:rsid w:val="00627D35"/>
    <w:rsid w:val="00630A6E"/>
    <w:rsid w:val="0063234F"/>
    <w:rsid w:val="006361E6"/>
    <w:rsid w:val="00640B56"/>
    <w:rsid w:val="00640FFE"/>
    <w:rsid w:val="00644D93"/>
    <w:rsid w:val="00657C2D"/>
    <w:rsid w:val="0066146B"/>
    <w:rsid w:val="006616F3"/>
    <w:rsid w:val="00661C39"/>
    <w:rsid w:val="00663AD1"/>
    <w:rsid w:val="00671107"/>
    <w:rsid w:val="00677933"/>
    <w:rsid w:val="00680268"/>
    <w:rsid w:val="00696188"/>
    <w:rsid w:val="006969E2"/>
    <w:rsid w:val="00697335"/>
    <w:rsid w:val="00697788"/>
    <w:rsid w:val="006A3DF0"/>
    <w:rsid w:val="006A52CD"/>
    <w:rsid w:val="006C4741"/>
    <w:rsid w:val="006C51A0"/>
    <w:rsid w:val="006C770A"/>
    <w:rsid w:val="006D2E87"/>
    <w:rsid w:val="006F6CFF"/>
    <w:rsid w:val="006F7533"/>
    <w:rsid w:val="00700219"/>
    <w:rsid w:val="007013D9"/>
    <w:rsid w:val="00703CFC"/>
    <w:rsid w:val="007042FB"/>
    <w:rsid w:val="00707290"/>
    <w:rsid w:val="007075F9"/>
    <w:rsid w:val="00716863"/>
    <w:rsid w:val="00720240"/>
    <w:rsid w:val="00723EDA"/>
    <w:rsid w:val="00726285"/>
    <w:rsid w:val="00730CD2"/>
    <w:rsid w:val="007340F0"/>
    <w:rsid w:val="007533C9"/>
    <w:rsid w:val="007539F3"/>
    <w:rsid w:val="00761C5F"/>
    <w:rsid w:val="00766F9A"/>
    <w:rsid w:val="0077137B"/>
    <w:rsid w:val="00772305"/>
    <w:rsid w:val="0077320E"/>
    <w:rsid w:val="00775B38"/>
    <w:rsid w:val="0078180E"/>
    <w:rsid w:val="007838B9"/>
    <w:rsid w:val="00786639"/>
    <w:rsid w:val="00793219"/>
    <w:rsid w:val="00793907"/>
    <w:rsid w:val="00795C8F"/>
    <w:rsid w:val="00795D4E"/>
    <w:rsid w:val="007A0B91"/>
    <w:rsid w:val="007B035F"/>
    <w:rsid w:val="007B28D0"/>
    <w:rsid w:val="007B2AF0"/>
    <w:rsid w:val="007B47AA"/>
    <w:rsid w:val="007B7045"/>
    <w:rsid w:val="007B7F1E"/>
    <w:rsid w:val="007C21AC"/>
    <w:rsid w:val="007C24E2"/>
    <w:rsid w:val="007C3A0C"/>
    <w:rsid w:val="007C7A18"/>
    <w:rsid w:val="007D15EB"/>
    <w:rsid w:val="007D3638"/>
    <w:rsid w:val="007E556C"/>
    <w:rsid w:val="007E5CC0"/>
    <w:rsid w:val="007F1602"/>
    <w:rsid w:val="007F65BA"/>
    <w:rsid w:val="007F7EE7"/>
    <w:rsid w:val="008025EB"/>
    <w:rsid w:val="00805443"/>
    <w:rsid w:val="00816613"/>
    <w:rsid w:val="00821904"/>
    <w:rsid w:val="00834406"/>
    <w:rsid w:val="00844745"/>
    <w:rsid w:val="0084615B"/>
    <w:rsid w:val="0085084E"/>
    <w:rsid w:val="00852A8D"/>
    <w:rsid w:val="00860981"/>
    <w:rsid w:val="0087485E"/>
    <w:rsid w:val="0088179A"/>
    <w:rsid w:val="008A1FC7"/>
    <w:rsid w:val="008A7FA4"/>
    <w:rsid w:val="008B02A5"/>
    <w:rsid w:val="008B0EDF"/>
    <w:rsid w:val="008B2550"/>
    <w:rsid w:val="008B2A00"/>
    <w:rsid w:val="008B57F0"/>
    <w:rsid w:val="008B6E9B"/>
    <w:rsid w:val="008C09E7"/>
    <w:rsid w:val="008C3846"/>
    <w:rsid w:val="008C3F0F"/>
    <w:rsid w:val="008C5A09"/>
    <w:rsid w:val="008C6622"/>
    <w:rsid w:val="008D1815"/>
    <w:rsid w:val="008D464E"/>
    <w:rsid w:val="008D6362"/>
    <w:rsid w:val="008E7B8C"/>
    <w:rsid w:val="008F215C"/>
    <w:rsid w:val="008F5A9B"/>
    <w:rsid w:val="008F7154"/>
    <w:rsid w:val="009054DB"/>
    <w:rsid w:val="00915496"/>
    <w:rsid w:val="0091708D"/>
    <w:rsid w:val="009171C7"/>
    <w:rsid w:val="00917B37"/>
    <w:rsid w:val="00923E91"/>
    <w:rsid w:val="00926B78"/>
    <w:rsid w:val="00930BBB"/>
    <w:rsid w:val="00934149"/>
    <w:rsid w:val="00936F60"/>
    <w:rsid w:val="0094066A"/>
    <w:rsid w:val="00946A85"/>
    <w:rsid w:val="00947517"/>
    <w:rsid w:val="0095239D"/>
    <w:rsid w:val="00956D3D"/>
    <w:rsid w:val="00962673"/>
    <w:rsid w:val="00965EB4"/>
    <w:rsid w:val="00966A99"/>
    <w:rsid w:val="00970299"/>
    <w:rsid w:val="00970BD7"/>
    <w:rsid w:val="009830B9"/>
    <w:rsid w:val="00985C31"/>
    <w:rsid w:val="009A0F68"/>
    <w:rsid w:val="009A1076"/>
    <w:rsid w:val="009A386F"/>
    <w:rsid w:val="009A5A60"/>
    <w:rsid w:val="009B107A"/>
    <w:rsid w:val="009B2AE8"/>
    <w:rsid w:val="009C0787"/>
    <w:rsid w:val="009C1761"/>
    <w:rsid w:val="009D108A"/>
    <w:rsid w:val="009E3EA0"/>
    <w:rsid w:val="009E4F6F"/>
    <w:rsid w:val="009E560F"/>
    <w:rsid w:val="009E617E"/>
    <w:rsid w:val="009F11BB"/>
    <w:rsid w:val="00A1323C"/>
    <w:rsid w:val="00A1588A"/>
    <w:rsid w:val="00A261AB"/>
    <w:rsid w:val="00A27F41"/>
    <w:rsid w:val="00A32EE4"/>
    <w:rsid w:val="00A335E4"/>
    <w:rsid w:val="00A46F51"/>
    <w:rsid w:val="00A4787E"/>
    <w:rsid w:val="00A51EEE"/>
    <w:rsid w:val="00A52881"/>
    <w:rsid w:val="00A60ABA"/>
    <w:rsid w:val="00A60F3A"/>
    <w:rsid w:val="00A62CB1"/>
    <w:rsid w:val="00A63ADE"/>
    <w:rsid w:val="00A640C7"/>
    <w:rsid w:val="00A6786B"/>
    <w:rsid w:val="00A7414C"/>
    <w:rsid w:val="00A814A9"/>
    <w:rsid w:val="00AA6A06"/>
    <w:rsid w:val="00AB3AEE"/>
    <w:rsid w:val="00AB5F5B"/>
    <w:rsid w:val="00AC0F9C"/>
    <w:rsid w:val="00AC7F8D"/>
    <w:rsid w:val="00AD2859"/>
    <w:rsid w:val="00AD43D2"/>
    <w:rsid w:val="00AD7705"/>
    <w:rsid w:val="00AF73DA"/>
    <w:rsid w:val="00AF7C57"/>
    <w:rsid w:val="00B00F8F"/>
    <w:rsid w:val="00B03BAB"/>
    <w:rsid w:val="00B04916"/>
    <w:rsid w:val="00B23DCF"/>
    <w:rsid w:val="00B26FFF"/>
    <w:rsid w:val="00B32AB0"/>
    <w:rsid w:val="00B423A8"/>
    <w:rsid w:val="00B552C8"/>
    <w:rsid w:val="00B57C82"/>
    <w:rsid w:val="00B663DE"/>
    <w:rsid w:val="00B67C72"/>
    <w:rsid w:val="00B72AF3"/>
    <w:rsid w:val="00B745C8"/>
    <w:rsid w:val="00B810C3"/>
    <w:rsid w:val="00B9538C"/>
    <w:rsid w:val="00BA6C34"/>
    <w:rsid w:val="00BC2909"/>
    <w:rsid w:val="00BC3578"/>
    <w:rsid w:val="00BC569D"/>
    <w:rsid w:val="00BC7713"/>
    <w:rsid w:val="00BD077F"/>
    <w:rsid w:val="00BD0970"/>
    <w:rsid w:val="00BD2E86"/>
    <w:rsid w:val="00BE62FD"/>
    <w:rsid w:val="00BF234A"/>
    <w:rsid w:val="00BF3703"/>
    <w:rsid w:val="00BF4860"/>
    <w:rsid w:val="00BF53A7"/>
    <w:rsid w:val="00C07DE0"/>
    <w:rsid w:val="00C173CC"/>
    <w:rsid w:val="00C17A62"/>
    <w:rsid w:val="00C21632"/>
    <w:rsid w:val="00C240CF"/>
    <w:rsid w:val="00C26C4C"/>
    <w:rsid w:val="00C35B7D"/>
    <w:rsid w:val="00C37D0C"/>
    <w:rsid w:val="00C417C5"/>
    <w:rsid w:val="00C42C0A"/>
    <w:rsid w:val="00C51B92"/>
    <w:rsid w:val="00C520D9"/>
    <w:rsid w:val="00C5375D"/>
    <w:rsid w:val="00C55186"/>
    <w:rsid w:val="00C55B36"/>
    <w:rsid w:val="00C63F83"/>
    <w:rsid w:val="00C841BF"/>
    <w:rsid w:val="00C868E2"/>
    <w:rsid w:val="00C91CE4"/>
    <w:rsid w:val="00C95B49"/>
    <w:rsid w:val="00CA6FD1"/>
    <w:rsid w:val="00CB0253"/>
    <w:rsid w:val="00CB628B"/>
    <w:rsid w:val="00CC1EB4"/>
    <w:rsid w:val="00CC3A13"/>
    <w:rsid w:val="00CC4C70"/>
    <w:rsid w:val="00CC648E"/>
    <w:rsid w:val="00CD2BF9"/>
    <w:rsid w:val="00CD724C"/>
    <w:rsid w:val="00CE5D5B"/>
    <w:rsid w:val="00CF555B"/>
    <w:rsid w:val="00D00B60"/>
    <w:rsid w:val="00D032E2"/>
    <w:rsid w:val="00D05D3D"/>
    <w:rsid w:val="00D06F74"/>
    <w:rsid w:val="00D12C09"/>
    <w:rsid w:val="00D25419"/>
    <w:rsid w:val="00D31A4D"/>
    <w:rsid w:val="00D31CB1"/>
    <w:rsid w:val="00D33E6D"/>
    <w:rsid w:val="00D3512D"/>
    <w:rsid w:val="00D37679"/>
    <w:rsid w:val="00D420EA"/>
    <w:rsid w:val="00D43207"/>
    <w:rsid w:val="00D516F5"/>
    <w:rsid w:val="00D5281C"/>
    <w:rsid w:val="00D54FE9"/>
    <w:rsid w:val="00D568A4"/>
    <w:rsid w:val="00D633FA"/>
    <w:rsid w:val="00D63726"/>
    <w:rsid w:val="00D64D06"/>
    <w:rsid w:val="00D8105C"/>
    <w:rsid w:val="00D83A49"/>
    <w:rsid w:val="00D90DF8"/>
    <w:rsid w:val="00D9280A"/>
    <w:rsid w:val="00D92A1B"/>
    <w:rsid w:val="00DA27EC"/>
    <w:rsid w:val="00DA4C4F"/>
    <w:rsid w:val="00DB2227"/>
    <w:rsid w:val="00DB3837"/>
    <w:rsid w:val="00DB3F6A"/>
    <w:rsid w:val="00DB45CB"/>
    <w:rsid w:val="00DC307E"/>
    <w:rsid w:val="00DC599D"/>
    <w:rsid w:val="00DC72C4"/>
    <w:rsid w:val="00DD0C20"/>
    <w:rsid w:val="00DD0F54"/>
    <w:rsid w:val="00DD2DA1"/>
    <w:rsid w:val="00DE0B28"/>
    <w:rsid w:val="00DE11D4"/>
    <w:rsid w:val="00E0392D"/>
    <w:rsid w:val="00E06255"/>
    <w:rsid w:val="00E065DE"/>
    <w:rsid w:val="00E076EC"/>
    <w:rsid w:val="00E15927"/>
    <w:rsid w:val="00E173F0"/>
    <w:rsid w:val="00E174FA"/>
    <w:rsid w:val="00E22F02"/>
    <w:rsid w:val="00E25896"/>
    <w:rsid w:val="00E25A9C"/>
    <w:rsid w:val="00E31001"/>
    <w:rsid w:val="00E403D6"/>
    <w:rsid w:val="00E42635"/>
    <w:rsid w:val="00E445FE"/>
    <w:rsid w:val="00E4776A"/>
    <w:rsid w:val="00E52079"/>
    <w:rsid w:val="00E55A0C"/>
    <w:rsid w:val="00E60845"/>
    <w:rsid w:val="00E62689"/>
    <w:rsid w:val="00E656BD"/>
    <w:rsid w:val="00E66336"/>
    <w:rsid w:val="00E7008B"/>
    <w:rsid w:val="00E731C0"/>
    <w:rsid w:val="00E87503"/>
    <w:rsid w:val="00EA24E1"/>
    <w:rsid w:val="00EA4C63"/>
    <w:rsid w:val="00EA5720"/>
    <w:rsid w:val="00EA7218"/>
    <w:rsid w:val="00EA7E4F"/>
    <w:rsid w:val="00EB080C"/>
    <w:rsid w:val="00EB1EB0"/>
    <w:rsid w:val="00EC0F23"/>
    <w:rsid w:val="00ED5D14"/>
    <w:rsid w:val="00EE1B65"/>
    <w:rsid w:val="00EE2634"/>
    <w:rsid w:val="00EF234B"/>
    <w:rsid w:val="00EF36E9"/>
    <w:rsid w:val="00EF7F77"/>
    <w:rsid w:val="00F119CA"/>
    <w:rsid w:val="00F22946"/>
    <w:rsid w:val="00F24DB2"/>
    <w:rsid w:val="00F36805"/>
    <w:rsid w:val="00F41F45"/>
    <w:rsid w:val="00F4288C"/>
    <w:rsid w:val="00F446CC"/>
    <w:rsid w:val="00F533B4"/>
    <w:rsid w:val="00F5411E"/>
    <w:rsid w:val="00F54A86"/>
    <w:rsid w:val="00F57547"/>
    <w:rsid w:val="00F60963"/>
    <w:rsid w:val="00F71E5C"/>
    <w:rsid w:val="00F8014F"/>
    <w:rsid w:val="00F86D95"/>
    <w:rsid w:val="00F87E16"/>
    <w:rsid w:val="00F95254"/>
    <w:rsid w:val="00F971C7"/>
    <w:rsid w:val="00FA2DDB"/>
    <w:rsid w:val="00FA300C"/>
    <w:rsid w:val="00FA47BF"/>
    <w:rsid w:val="00FB34F6"/>
    <w:rsid w:val="00FB3768"/>
    <w:rsid w:val="00FB51CA"/>
    <w:rsid w:val="00FC491C"/>
    <w:rsid w:val="00FC75A2"/>
    <w:rsid w:val="00FC7AF8"/>
    <w:rsid w:val="00FD3ECB"/>
    <w:rsid w:val="00FD5AD5"/>
    <w:rsid w:val="00FE3512"/>
    <w:rsid w:val="00FE543B"/>
    <w:rsid w:val="00FE6C77"/>
    <w:rsid w:val="00FF5E8D"/>
    <w:rsid w:val="00FF70BF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DF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ru-RU" w:bidi="hi-I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B60"/>
    <w:rPr>
      <w:rFonts w:ascii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00B60"/>
    <w:rPr>
      <w:rFonts w:ascii="Times New Roman" w:hAnsi="Times New Roman" w:cs="Times New Roman"/>
      <w:b/>
      <w:bCs/>
      <w:sz w:val="28"/>
      <w:szCs w:val="28"/>
      <w:lang w:eastAsia="ru-RU" w:bidi="hi-IN"/>
    </w:rPr>
  </w:style>
  <w:style w:type="paragraph" w:styleId="ListParagraph">
    <w:name w:val="List Paragraph"/>
    <w:basedOn w:val="Normal"/>
    <w:uiPriority w:val="99"/>
    <w:qFormat/>
    <w:rsid w:val="00DD0C2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DD0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0C20"/>
    <w:rPr>
      <w:rFonts w:ascii="Courier New" w:hAnsi="Courier New" w:cs="Courier New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D00B60"/>
    <w:pPr>
      <w:widowControl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 w:bidi="hi-I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0B60"/>
    <w:rPr>
      <w:rFonts w:ascii="Times New Roman" w:hAnsi="Times New Roman" w:cs="Times New Roman"/>
      <w:sz w:val="24"/>
      <w:szCs w:val="24"/>
      <w:lang w:eastAsia="ru-RU" w:bidi="hi-IN"/>
    </w:rPr>
  </w:style>
  <w:style w:type="paragraph" w:styleId="Header">
    <w:name w:val="header"/>
    <w:basedOn w:val="Normal"/>
    <w:link w:val="HeaderChar"/>
    <w:uiPriority w:val="99"/>
    <w:rsid w:val="00D00B60"/>
    <w:pPr>
      <w:widowControl w:val="0"/>
      <w:tabs>
        <w:tab w:val="center" w:pos="4153"/>
        <w:tab w:val="right" w:pos="8306"/>
      </w:tabs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hi-I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0B60"/>
    <w:rPr>
      <w:rFonts w:ascii="Times New Roman" w:hAnsi="Times New Roman" w:cs="Times New Roman"/>
      <w:sz w:val="20"/>
      <w:szCs w:val="20"/>
      <w:lang w:eastAsia="ru-RU" w:bidi="hi-IN"/>
    </w:rPr>
  </w:style>
  <w:style w:type="character" w:styleId="Strong">
    <w:name w:val="Strong"/>
    <w:basedOn w:val="DefaultParagraphFont"/>
    <w:uiPriority w:val="99"/>
    <w:qFormat/>
    <w:rsid w:val="009E3EA0"/>
    <w:rPr>
      <w:rFonts w:cs="Times New Roman"/>
      <w:b/>
    </w:rPr>
  </w:style>
  <w:style w:type="paragraph" w:styleId="NormalWeb">
    <w:name w:val="Normal (Web)"/>
    <w:basedOn w:val="Normal"/>
    <w:uiPriority w:val="99"/>
    <w:rsid w:val="00917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23396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33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339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3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396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22780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73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331</Words>
  <Characters>1890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ДОГОВОР КОМИССИИ </dc:title>
  <dc:subject/>
  <dc:creator>Марьенко</dc:creator>
  <cp:keywords/>
  <dc:description/>
  <cp:lastModifiedBy>Максим</cp:lastModifiedBy>
  <cp:revision>9</cp:revision>
  <cp:lastPrinted>2015-01-12T08:36:00Z</cp:lastPrinted>
  <dcterms:created xsi:type="dcterms:W3CDTF">2015-02-15T13:27:00Z</dcterms:created>
  <dcterms:modified xsi:type="dcterms:W3CDTF">2015-02-15T16:31:00Z</dcterms:modified>
</cp:coreProperties>
</file>