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47" w:rsidRPr="00DD0C20" w:rsidRDefault="00200047" w:rsidP="00566A18">
      <w:pPr>
        <w:rPr>
          <w:rFonts w:ascii="Times New Roman" w:hAnsi="Times New Roman"/>
        </w:rPr>
      </w:pPr>
    </w:p>
    <w:p w:rsidR="00200047" w:rsidRPr="00037F41" w:rsidRDefault="00200047" w:rsidP="00566A18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037F41">
        <w:rPr>
          <w:rFonts w:ascii="Times New Roman" w:hAnsi="Times New Roman"/>
          <w:color w:val="000000"/>
          <w:sz w:val="20"/>
          <w:szCs w:val="20"/>
        </w:rPr>
        <w:t xml:space="preserve">Приложение № </w:t>
      </w:r>
      <w:r>
        <w:rPr>
          <w:rFonts w:ascii="Times New Roman" w:hAnsi="Times New Roman"/>
          <w:color w:val="000000"/>
          <w:sz w:val="20"/>
          <w:szCs w:val="20"/>
        </w:rPr>
        <w:t>2</w:t>
      </w:r>
      <w:r w:rsidRPr="00037F41">
        <w:rPr>
          <w:rFonts w:ascii="Times New Roman" w:hAnsi="Times New Roman"/>
          <w:color w:val="000000"/>
          <w:sz w:val="20"/>
          <w:szCs w:val="20"/>
        </w:rPr>
        <w:t xml:space="preserve"> к Договору Комиссии</w:t>
      </w:r>
    </w:p>
    <w:p w:rsidR="00200047" w:rsidRPr="002B3355" w:rsidRDefault="00200047" w:rsidP="00566A18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№</w:t>
      </w:r>
      <w:r w:rsidRPr="008A1FC7">
        <w:rPr>
          <w:rFonts w:ascii="Times New Roman" w:hAnsi="Times New Roman"/>
          <w:color w:val="000000"/>
          <w:sz w:val="20"/>
          <w:szCs w:val="20"/>
        </w:rPr>
        <w:t>%contractNumber%</w:t>
      </w:r>
      <w:r w:rsidRPr="00915496">
        <w:rPr>
          <w:rFonts w:ascii="Times New Roman" w:hAnsi="Times New Roman"/>
          <w:color w:val="000000"/>
          <w:sz w:val="20"/>
          <w:szCs w:val="20"/>
        </w:rPr>
        <w:t xml:space="preserve"> от 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>openedDate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200047" w:rsidRPr="00D00B60" w:rsidRDefault="00200047" w:rsidP="00566A18">
      <w:pPr>
        <w:pStyle w:val="Heading3"/>
        <w:tabs>
          <w:tab w:val="center" w:pos="4677"/>
        </w:tabs>
        <w:rPr>
          <w:sz w:val="24"/>
        </w:rPr>
      </w:pPr>
    </w:p>
    <w:p w:rsidR="00200047" w:rsidRDefault="00200047" w:rsidP="00566A18">
      <w:pPr>
        <w:pStyle w:val="Heading3"/>
        <w:tabs>
          <w:tab w:val="center" w:pos="4677"/>
        </w:tabs>
      </w:pPr>
      <w:r>
        <w:rPr>
          <w:sz w:val="24"/>
        </w:rPr>
        <w:t>АКТ УЦЕНКИ</w:t>
      </w:r>
    </w:p>
    <w:p w:rsidR="00200047" w:rsidRDefault="00200047" w:rsidP="00566A18">
      <w:pPr>
        <w:pStyle w:val="Heading3"/>
        <w:tabs>
          <w:tab w:val="center" w:pos="4677"/>
        </w:tabs>
      </w:pPr>
      <w:r>
        <w:t>имущества, переданного для реализации</w:t>
      </w:r>
    </w:p>
    <w:p w:rsidR="00200047" w:rsidRPr="002B3355" w:rsidRDefault="00200047" w:rsidP="00566A18">
      <w:pPr>
        <w:pStyle w:val="Heading1"/>
        <w:jc w:val="center"/>
        <w:rPr>
          <w:sz w:val="28"/>
          <w:szCs w:val="28"/>
          <w:lang w:val="en-US"/>
        </w:rPr>
      </w:pPr>
      <w:r w:rsidRPr="002B3355">
        <w:rPr>
          <w:sz w:val="28"/>
          <w:szCs w:val="28"/>
          <w:lang w:val="en-US"/>
        </w:rPr>
        <w:t>%</w:t>
      </w:r>
      <w:r w:rsidRPr="0055395A">
        <w:rPr>
          <w:sz w:val="28"/>
          <w:szCs w:val="28"/>
          <w:lang w:val="en-US"/>
        </w:rPr>
        <w:t>cshortname</w:t>
      </w:r>
      <w:r w:rsidRPr="002B3355">
        <w:rPr>
          <w:sz w:val="28"/>
          <w:szCs w:val="28"/>
          <w:lang w:val="en-US"/>
        </w:rPr>
        <w:t>%</w:t>
      </w:r>
    </w:p>
    <w:p w:rsidR="00200047" w:rsidRPr="0055395A" w:rsidRDefault="00200047" w:rsidP="00566A18">
      <w:pPr>
        <w:jc w:val="center"/>
        <w:rPr>
          <w:b/>
          <w:bCs/>
          <w:i/>
          <w:iCs/>
          <w:lang w:val="en-US"/>
        </w:rPr>
      </w:pPr>
      <w:r w:rsidRPr="00B9538C">
        <w:rPr>
          <w:b/>
          <w:bCs/>
          <w:i/>
          <w:iCs/>
        </w:rPr>
        <w:t>г</w:t>
      </w:r>
      <w:r w:rsidRPr="0055395A">
        <w:rPr>
          <w:b/>
          <w:bCs/>
          <w:i/>
          <w:iCs/>
          <w:lang w:val="en-US"/>
        </w:rPr>
        <w:t xml:space="preserve">.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%city%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                                                            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  <w:t xml:space="preserve">                                      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«%dayNumber%» %monthNumber% %yearNumber%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0D499D">
        <w:rPr>
          <w:rFonts w:ascii="Times New Roman" w:hAnsi="Times New Roman"/>
          <w:b/>
          <w:bCs/>
          <w:i/>
          <w:iCs/>
          <w:sz w:val="24"/>
          <w:szCs w:val="24"/>
        </w:rPr>
        <w:t>г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.</w:t>
      </w:r>
    </w:p>
    <w:p w:rsidR="00200047" w:rsidRPr="00805443" w:rsidRDefault="00200047" w:rsidP="00566A18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Настоящий акт составлен в том, что в соответствии с указанным Договором Комиссии, а также с изменившейся конъюнктурой рынка Комитент согласен с уценкой автотранспортного средства, в связи с чем Стороны пришли к Соглашению:</w:t>
      </w:r>
    </w:p>
    <w:p w:rsidR="00200047" w:rsidRPr="00805443" w:rsidRDefault="00200047" w:rsidP="00566A18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00047" w:rsidRPr="00805443" w:rsidRDefault="00200047" w:rsidP="00AB5F5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b/>
          <w:color w:val="000000"/>
        </w:rPr>
        <w:t>Пункт 3.2 Договора читать в редакции:</w:t>
      </w:r>
      <w:r w:rsidRPr="00805443">
        <w:rPr>
          <w:rFonts w:ascii="Times New Roman" w:hAnsi="Times New Roman"/>
          <w:color w:val="000000"/>
        </w:rPr>
        <w:t xml:space="preserve"> За выполнение поручения по продаже Автомобиля, Комитент уплачивает Комиссионеру комиссионное вознаграждение в размере </w:t>
      </w:r>
      <w:r w:rsidRPr="0094066A">
        <w:rPr>
          <w:rFonts w:ascii="Times New Roman" w:hAnsi="Times New Roman"/>
          <w:b/>
          <w:color w:val="000000"/>
        </w:rPr>
        <w:t>%companyProfitSumm% (%companyProfitSummWriting%)</w:t>
      </w:r>
      <w:r w:rsidRPr="00805443">
        <w:rPr>
          <w:rFonts w:ascii="Times New Roman" w:hAnsi="Times New Roman"/>
          <w:color w:val="000000"/>
        </w:rPr>
        <w:t xml:space="preserve"> рублей 00 копеек, в том числе НДС.</w:t>
      </w:r>
    </w:p>
    <w:p w:rsidR="00200047" w:rsidRPr="00805443" w:rsidRDefault="00200047" w:rsidP="00AB5F5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b/>
          <w:color w:val="000000"/>
        </w:rPr>
        <w:t>Пункт 3.3 Договора читать в редакции:</w:t>
      </w:r>
      <w:r w:rsidRPr="00805443">
        <w:rPr>
          <w:rFonts w:ascii="Times New Roman" w:hAnsi="Times New Roman"/>
          <w:color w:val="000000"/>
        </w:rPr>
        <w:t xml:space="preserve"> Комиссионер удерживает комиссионное вознаграждение из сумм, поступивших к нему от Покупателя по Договору купли-продажи Автомобиля.</w:t>
      </w:r>
    </w:p>
    <w:p w:rsidR="00200047" w:rsidRPr="00805443" w:rsidRDefault="00200047" w:rsidP="00AB5F5B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b/>
          <w:color w:val="000000"/>
        </w:rPr>
        <w:t>Пункт 3.4 Договора читать в редакции:</w:t>
      </w:r>
      <w:r w:rsidRPr="00805443">
        <w:rPr>
          <w:rFonts w:ascii="Times New Roman" w:hAnsi="Times New Roman"/>
          <w:color w:val="000000"/>
        </w:rPr>
        <w:t xml:space="preserve"> Согласованная сторонами денежная сумма к выплате Комитенту за вычетом комиссионного вознаграждения Комиссионеру, составляет:</w:t>
      </w:r>
      <w:r w:rsidRPr="00805443">
        <w:rPr>
          <w:rFonts w:ascii="Times New Roman" w:hAnsi="Times New Roman"/>
          <w:b/>
          <w:color w:val="000000"/>
        </w:rPr>
        <w:t xml:space="preserve"> </w:t>
      </w:r>
      <w:r w:rsidRPr="00BF3703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  <w:lang w:val="en-US"/>
        </w:rPr>
        <w:t>p</w:t>
      </w:r>
      <w:r w:rsidRPr="00BF3703">
        <w:rPr>
          <w:rFonts w:ascii="Times New Roman" w:hAnsi="Times New Roman"/>
          <w:b/>
          <w:color w:val="000000"/>
        </w:rPr>
        <w:t>rice% (%</w:t>
      </w:r>
      <w:r>
        <w:rPr>
          <w:rFonts w:ascii="Times New Roman" w:hAnsi="Times New Roman"/>
          <w:b/>
          <w:color w:val="000000"/>
          <w:lang w:val="en-US"/>
        </w:rPr>
        <w:t>p</w:t>
      </w:r>
      <w:r w:rsidRPr="00BF3703">
        <w:rPr>
          <w:rFonts w:ascii="Times New Roman" w:hAnsi="Times New Roman"/>
          <w:b/>
          <w:color w:val="000000"/>
        </w:rPr>
        <w:t>riceWriting%)</w:t>
      </w:r>
      <w:r w:rsidRPr="00805443">
        <w:rPr>
          <w:rFonts w:ascii="Times New Roman" w:hAnsi="Times New Roman"/>
          <w:color w:val="000000"/>
        </w:rPr>
        <w:t xml:space="preserve"> рублей 00 копеек, НДС не</w:t>
      </w:r>
      <w:r w:rsidRPr="001275E2">
        <w:rPr>
          <w:rFonts w:ascii="Times New Roman" w:hAnsi="Times New Roman"/>
          <w:color w:val="000000"/>
        </w:rPr>
        <w:t xml:space="preserve"> </w:t>
      </w:r>
      <w:r w:rsidRPr="00805443">
        <w:rPr>
          <w:rFonts w:ascii="Times New Roman" w:hAnsi="Times New Roman"/>
          <w:color w:val="000000"/>
        </w:rPr>
        <w:t>облагается.</w:t>
      </w:r>
    </w:p>
    <w:p w:rsidR="00200047" w:rsidRDefault="00200047" w:rsidP="00566A18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00047" w:rsidRPr="00805443" w:rsidRDefault="00200047" w:rsidP="00566A18">
      <w:pPr>
        <w:rPr>
          <w:rFonts w:ascii="Times New Roman" w:hAnsi="Times New Roman"/>
          <w:b/>
          <w:bCs/>
          <w:sz w:val="18"/>
          <w:szCs w:val="18"/>
        </w:rPr>
      </w:pPr>
      <w:r w:rsidRPr="00805443">
        <w:rPr>
          <w:rFonts w:ascii="Times New Roman" w:hAnsi="Times New Roman"/>
          <w:b/>
          <w:bCs/>
          <w:sz w:val="18"/>
          <w:szCs w:val="18"/>
        </w:rPr>
        <w:t>КОМИССИОНЕР</w:t>
      </w:r>
      <w:r w:rsidRPr="00805443">
        <w:rPr>
          <w:rFonts w:ascii="Times New Roman" w:hAnsi="Times New Roman"/>
          <w:b/>
          <w:bCs/>
          <w:sz w:val="18"/>
          <w:szCs w:val="18"/>
        </w:rPr>
        <w:tab/>
      </w:r>
      <w:r w:rsidRPr="00805443">
        <w:rPr>
          <w:rFonts w:ascii="Times New Roman" w:hAnsi="Times New Roman"/>
          <w:b/>
          <w:bCs/>
          <w:sz w:val="18"/>
          <w:szCs w:val="18"/>
        </w:rPr>
        <w:tab/>
        <w:t xml:space="preserve">                              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</w:t>
      </w:r>
      <w:r w:rsidRPr="00805443">
        <w:rPr>
          <w:rFonts w:ascii="Times New Roman" w:hAnsi="Times New Roman"/>
          <w:b/>
          <w:color w:val="000000"/>
          <w:sz w:val="20"/>
          <w:szCs w:val="20"/>
        </w:rPr>
        <w:t>КОМИТЕНТ</w:t>
      </w:r>
      <w:r w:rsidRPr="00805443">
        <w:rPr>
          <w:rFonts w:ascii="Times New Roman" w:hAnsi="Times New Roman"/>
          <w:b/>
          <w:bCs/>
          <w:sz w:val="18"/>
          <w:szCs w:val="18"/>
        </w:rPr>
        <w:t xml:space="preserve">                                   </w:t>
      </w:r>
    </w:p>
    <w:p w:rsidR="00200047" w:rsidRDefault="00200047" w:rsidP="00566A18">
      <w:pPr>
        <w:pStyle w:val="Heading1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:rsidR="00200047" w:rsidRPr="00D05D3D" w:rsidRDefault="00200047" w:rsidP="00566A18">
      <w:pPr>
        <w:pStyle w:val="Header"/>
        <w:tabs>
          <w:tab w:val="clear" w:pos="4153"/>
          <w:tab w:val="clear" w:pos="8306"/>
        </w:tabs>
      </w:pPr>
    </w:p>
    <w:p w:rsidR="00200047" w:rsidRPr="00D05D3D" w:rsidRDefault="00200047" w:rsidP="00566A18">
      <w:pPr>
        <w:pStyle w:val="Header"/>
      </w:pPr>
      <w:r w:rsidRPr="00D05D3D">
        <w:rPr>
          <w:sz w:val="18"/>
        </w:rPr>
        <w:t xml:space="preserve">______________________ </w:t>
      </w:r>
      <w:r w:rsidRPr="00D05D3D">
        <w:rPr>
          <w:i/>
          <w:sz w:val="18"/>
        </w:rPr>
        <w:t>/</w:t>
      </w:r>
      <w:r w:rsidRPr="00234048">
        <w:rPr>
          <w:i/>
          <w:sz w:val="18"/>
        </w:rPr>
        <w:t xml:space="preserve"> </w:t>
      </w:r>
      <w:r>
        <w:rPr>
          <w:color w:val="000000"/>
        </w:rPr>
        <w:t>%</w:t>
      </w:r>
      <w:r>
        <w:rPr>
          <w:color w:val="000000"/>
          <w:lang w:val="en-US"/>
        </w:rPr>
        <w:t>fioShortWorker</w:t>
      </w:r>
      <w:r>
        <w:rPr>
          <w:color w:val="000000"/>
        </w:rPr>
        <w:t>%</w:t>
      </w:r>
      <w:r>
        <w:rPr>
          <w:sz w:val="18"/>
        </w:rPr>
        <w:t xml:space="preserve">                                                                     </w:t>
      </w:r>
      <w:r w:rsidRPr="00D05D3D">
        <w:rPr>
          <w:sz w:val="18"/>
        </w:rPr>
        <w:t xml:space="preserve">____________________/  </w:t>
      </w:r>
      <w:r w:rsidRPr="007F65BA">
        <w:rPr>
          <w:color w:val="000000"/>
        </w:rPr>
        <w:t>%fio</w:t>
      </w:r>
      <w:r>
        <w:rPr>
          <w:color w:val="000000"/>
          <w:lang w:val="en-US"/>
        </w:rPr>
        <w:t>Short</w:t>
      </w:r>
      <w:r w:rsidRPr="007F65BA">
        <w:rPr>
          <w:color w:val="000000"/>
        </w:rPr>
        <w:t>Client%</w:t>
      </w:r>
    </w:p>
    <w:p w:rsidR="00200047" w:rsidRDefault="00200047" w:rsidP="00566A18">
      <w:pPr>
        <w:pStyle w:val="Header"/>
        <w:rPr>
          <w:i/>
        </w:rPr>
      </w:pPr>
      <w:r w:rsidRPr="00EF234B">
        <w:rPr>
          <w:i/>
        </w:rPr>
        <w:t xml:space="preserve">                                         </w:t>
      </w:r>
      <w:r>
        <w:rPr>
          <w:i/>
        </w:rPr>
        <w:t xml:space="preserve">    </w:t>
      </w:r>
    </w:p>
    <w:p w:rsidR="00200047" w:rsidRPr="00772305" w:rsidRDefault="00200047" w:rsidP="00566A18">
      <w:pPr>
        <w:pStyle w:val="Header"/>
        <w:rPr>
          <w:iCs/>
          <w:sz w:val="18"/>
          <w:szCs w:val="18"/>
        </w:rPr>
      </w:pPr>
      <w:r>
        <w:rPr>
          <w:i/>
        </w:rPr>
        <w:t xml:space="preserve">                                              </w:t>
      </w:r>
      <w:r w:rsidRPr="00772305">
        <w:t xml:space="preserve">М.П.                              </w:t>
      </w: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23396E">
      <w:pPr>
        <w:pStyle w:val="Header"/>
        <w:rPr>
          <w:i/>
          <w:iCs/>
          <w:sz w:val="18"/>
          <w:szCs w:val="18"/>
        </w:rPr>
      </w:pPr>
    </w:p>
    <w:p w:rsidR="00200047" w:rsidRDefault="00200047" w:rsidP="00AB5F5B">
      <w:pPr>
        <w:rPr>
          <w:rFonts w:ascii="Times New Roman" w:hAnsi="Times New Roman"/>
        </w:rPr>
      </w:pPr>
    </w:p>
    <w:sectPr w:rsidR="00200047" w:rsidSect="0023396E">
      <w:footerReference w:type="default" r:id="rId7"/>
      <w:pgSz w:w="12240" w:h="15840"/>
      <w:pgMar w:top="426" w:right="851" w:bottom="1134" w:left="851" w:header="284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047" w:rsidRDefault="00200047" w:rsidP="0023396E">
      <w:pPr>
        <w:spacing w:after="0" w:line="240" w:lineRule="auto"/>
      </w:pPr>
      <w:r>
        <w:separator/>
      </w:r>
    </w:p>
  </w:endnote>
  <w:endnote w:type="continuationSeparator" w:id="0">
    <w:p w:rsidR="00200047" w:rsidRDefault="00200047" w:rsidP="0023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047" w:rsidRDefault="00200047" w:rsidP="0023396E">
    <w:pPr>
      <w:pStyle w:val="Footer"/>
    </w:pPr>
  </w:p>
  <w:p w:rsidR="00200047" w:rsidRDefault="00200047" w:rsidP="0023396E">
    <w:pPr>
      <w:pStyle w:val="Footer"/>
    </w:pPr>
  </w:p>
  <w:p w:rsidR="00200047" w:rsidRDefault="00200047" w:rsidP="0023396E">
    <w:pPr>
      <w:pStyle w:val="Footer"/>
    </w:pPr>
    <w:r>
      <w:t>Комиссионер ____________________                                                                       Комитент_______________________</w:t>
    </w:r>
  </w:p>
  <w:p w:rsidR="00200047" w:rsidRPr="0023396E" w:rsidRDefault="00200047">
    <w:pPr>
      <w:pStyle w:val="Footer"/>
      <w:rPr>
        <w:sz w:val="16"/>
        <w:szCs w:val="16"/>
      </w:rPr>
    </w:pPr>
    <w:r>
      <w:t xml:space="preserve">                                             </w:t>
    </w:r>
    <w:r>
      <w:rPr>
        <w:sz w:val="16"/>
        <w:szCs w:val="16"/>
      </w:rPr>
      <w:t>Подпись                                                                                                                                                                   Подпись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047" w:rsidRDefault="00200047" w:rsidP="0023396E">
      <w:pPr>
        <w:spacing w:after="0" w:line="240" w:lineRule="auto"/>
      </w:pPr>
      <w:r>
        <w:separator/>
      </w:r>
    </w:p>
  </w:footnote>
  <w:footnote w:type="continuationSeparator" w:id="0">
    <w:p w:rsidR="00200047" w:rsidRDefault="00200047" w:rsidP="00233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1">
    <w:nsid w:val="0C8A3943"/>
    <w:multiLevelType w:val="multilevel"/>
    <w:tmpl w:val="9B84B0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391021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3">
    <w:nsid w:val="27924AA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4">
    <w:nsid w:val="359266BE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5">
    <w:nsid w:val="697B665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A61"/>
    <w:rsid w:val="00004EE2"/>
    <w:rsid w:val="000059A4"/>
    <w:rsid w:val="00006343"/>
    <w:rsid w:val="0000672D"/>
    <w:rsid w:val="0001387D"/>
    <w:rsid w:val="00015F3D"/>
    <w:rsid w:val="00020218"/>
    <w:rsid w:val="00026BE4"/>
    <w:rsid w:val="0003152B"/>
    <w:rsid w:val="00031D6A"/>
    <w:rsid w:val="00037AEA"/>
    <w:rsid w:val="00037F41"/>
    <w:rsid w:val="000410EC"/>
    <w:rsid w:val="00044090"/>
    <w:rsid w:val="000442E1"/>
    <w:rsid w:val="00046205"/>
    <w:rsid w:val="00047B73"/>
    <w:rsid w:val="000511B8"/>
    <w:rsid w:val="00053164"/>
    <w:rsid w:val="000554E5"/>
    <w:rsid w:val="00056C5B"/>
    <w:rsid w:val="00066A08"/>
    <w:rsid w:val="00072A9A"/>
    <w:rsid w:val="0008205F"/>
    <w:rsid w:val="000839EA"/>
    <w:rsid w:val="0009176A"/>
    <w:rsid w:val="000A38FA"/>
    <w:rsid w:val="000B160B"/>
    <w:rsid w:val="000B32D0"/>
    <w:rsid w:val="000B42F2"/>
    <w:rsid w:val="000B4483"/>
    <w:rsid w:val="000C01E1"/>
    <w:rsid w:val="000C51D7"/>
    <w:rsid w:val="000C5E52"/>
    <w:rsid w:val="000D19E5"/>
    <w:rsid w:val="000D499D"/>
    <w:rsid w:val="000D54B9"/>
    <w:rsid w:val="000D630D"/>
    <w:rsid w:val="000E1727"/>
    <w:rsid w:val="000E3A61"/>
    <w:rsid w:val="000E6F5C"/>
    <w:rsid w:val="000F4241"/>
    <w:rsid w:val="000F4611"/>
    <w:rsid w:val="000F5BF0"/>
    <w:rsid w:val="000F7495"/>
    <w:rsid w:val="001073F8"/>
    <w:rsid w:val="001118A7"/>
    <w:rsid w:val="00114EE9"/>
    <w:rsid w:val="001207ED"/>
    <w:rsid w:val="00121EF6"/>
    <w:rsid w:val="00122F70"/>
    <w:rsid w:val="001256BA"/>
    <w:rsid w:val="001266B2"/>
    <w:rsid w:val="001275E2"/>
    <w:rsid w:val="0013225A"/>
    <w:rsid w:val="00136A72"/>
    <w:rsid w:val="00140E97"/>
    <w:rsid w:val="00145DBC"/>
    <w:rsid w:val="00146AB0"/>
    <w:rsid w:val="00147249"/>
    <w:rsid w:val="00165A0A"/>
    <w:rsid w:val="00167975"/>
    <w:rsid w:val="00186B20"/>
    <w:rsid w:val="00192312"/>
    <w:rsid w:val="00192EB3"/>
    <w:rsid w:val="00195B58"/>
    <w:rsid w:val="001A55AB"/>
    <w:rsid w:val="001C13A7"/>
    <w:rsid w:val="001C5503"/>
    <w:rsid w:val="001D120E"/>
    <w:rsid w:val="001E1629"/>
    <w:rsid w:val="001E244E"/>
    <w:rsid w:val="001E2B92"/>
    <w:rsid w:val="001E3BA9"/>
    <w:rsid w:val="001E5F38"/>
    <w:rsid w:val="001F1238"/>
    <w:rsid w:val="001F64E4"/>
    <w:rsid w:val="0020003C"/>
    <w:rsid w:val="00200047"/>
    <w:rsid w:val="00202747"/>
    <w:rsid w:val="002029EC"/>
    <w:rsid w:val="00202EAF"/>
    <w:rsid w:val="00222FFD"/>
    <w:rsid w:val="00225433"/>
    <w:rsid w:val="00227D86"/>
    <w:rsid w:val="0023396E"/>
    <w:rsid w:val="00234048"/>
    <w:rsid w:val="00234A22"/>
    <w:rsid w:val="002456D3"/>
    <w:rsid w:val="00260407"/>
    <w:rsid w:val="002621A2"/>
    <w:rsid w:val="00271865"/>
    <w:rsid w:val="00272DD6"/>
    <w:rsid w:val="0027408D"/>
    <w:rsid w:val="00280541"/>
    <w:rsid w:val="002828E1"/>
    <w:rsid w:val="00284588"/>
    <w:rsid w:val="00286BE7"/>
    <w:rsid w:val="002952B0"/>
    <w:rsid w:val="002A08EE"/>
    <w:rsid w:val="002A3157"/>
    <w:rsid w:val="002B3355"/>
    <w:rsid w:val="002B6083"/>
    <w:rsid w:val="002B7639"/>
    <w:rsid w:val="002C3694"/>
    <w:rsid w:val="002C515B"/>
    <w:rsid w:val="002C59BE"/>
    <w:rsid w:val="002D0571"/>
    <w:rsid w:val="002E14CD"/>
    <w:rsid w:val="002E585F"/>
    <w:rsid w:val="002F168B"/>
    <w:rsid w:val="00301D40"/>
    <w:rsid w:val="003133A2"/>
    <w:rsid w:val="003279E2"/>
    <w:rsid w:val="00342172"/>
    <w:rsid w:val="003421EF"/>
    <w:rsid w:val="00342DCF"/>
    <w:rsid w:val="0034668A"/>
    <w:rsid w:val="003469B7"/>
    <w:rsid w:val="00347EB8"/>
    <w:rsid w:val="00351EA3"/>
    <w:rsid w:val="00353A45"/>
    <w:rsid w:val="00356D86"/>
    <w:rsid w:val="00361059"/>
    <w:rsid w:val="00361C75"/>
    <w:rsid w:val="00363956"/>
    <w:rsid w:val="0037021B"/>
    <w:rsid w:val="0037590B"/>
    <w:rsid w:val="00376C00"/>
    <w:rsid w:val="00380BAD"/>
    <w:rsid w:val="003876CD"/>
    <w:rsid w:val="00392454"/>
    <w:rsid w:val="003B0093"/>
    <w:rsid w:val="003B4037"/>
    <w:rsid w:val="003C1F1A"/>
    <w:rsid w:val="003C22C3"/>
    <w:rsid w:val="003C32FF"/>
    <w:rsid w:val="003C42D5"/>
    <w:rsid w:val="003D33A0"/>
    <w:rsid w:val="003D645F"/>
    <w:rsid w:val="003E43A9"/>
    <w:rsid w:val="003E7ABE"/>
    <w:rsid w:val="003F1663"/>
    <w:rsid w:val="0040244A"/>
    <w:rsid w:val="00411198"/>
    <w:rsid w:val="00432AF8"/>
    <w:rsid w:val="004460B4"/>
    <w:rsid w:val="004620E0"/>
    <w:rsid w:val="00462BF0"/>
    <w:rsid w:val="00465781"/>
    <w:rsid w:val="00480461"/>
    <w:rsid w:val="0048369D"/>
    <w:rsid w:val="0048552D"/>
    <w:rsid w:val="004926E0"/>
    <w:rsid w:val="00493305"/>
    <w:rsid w:val="004A1E4F"/>
    <w:rsid w:val="004A396F"/>
    <w:rsid w:val="004A4009"/>
    <w:rsid w:val="004A4BC4"/>
    <w:rsid w:val="004B2570"/>
    <w:rsid w:val="004B47B3"/>
    <w:rsid w:val="004B4837"/>
    <w:rsid w:val="004B4FFE"/>
    <w:rsid w:val="004D7BBD"/>
    <w:rsid w:val="004E2CEC"/>
    <w:rsid w:val="004F71D5"/>
    <w:rsid w:val="004F7A69"/>
    <w:rsid w:val="00501B3F"/>
    <w:rsid w:val="00505980"/>
    <w:rsid w:val="00506C75"/>
    <w:rsid w:val="005100C8"/>
    <w:rsid w:val="005179CA"/>
    <w:rsid w:val="00520F6B"/>
    <w:rsid w:val="00521182"/>
    <w:rsid w:val="005303FF"/>
    <w:rsid w:val="005357E6"/>
    <w:rsid w:val="00537D71"/>
    <w:rsid w:val="00540E3A"/>
    <w:rsid w:val="00541E1B"/>
    <w:rsid w:val="00542F9E"/>
    <w:rsid w:val="00543E34"/>
    <w:rsid w:val="0055395A"/>
    <w:rsid w:val="00560D77"/>
    <w:rsid w:val="00562F5F"/>
    <w:rsid w:val="00566A18"/>
    <w:rsid w:val="005714A1"/>
    <w:rsid w:val="005750B2"/>
    <w:rsid w:val="00575BA7"/>
    <w:rsid w:val="0058005A"/>
    <w:rsid w:val="00584732"/>
    <w:rsid w:val="005873B9"/>
    <w:rsid w:val="00590DD6"/>
    <w:rsid w:val="005A2A4A"/>
    <w:rsid w:val="005A3373"/>
    <w:rsid w:val="005B0265"/>
    <w:rsid w:val="005B39E0"/>
    <w:rsid w:val="005B46DC"/>
    <w:rsid w:val="005B5D11"/>
    <w:rsid w:val="005B5D83"/>
    <w:rsid w:val="005B6FDB"/>
    <w:rsid w:val="005C55D9"/>
    <w:rsid w:val="005D316E"/>
    <w:rsid w:val="005D3A74"/>
    <w:rsid w:val="005D6A1C"/>
    <w:rsid w:val="005E28F8"/>
    <w:rsid w:val="005E3F0D"/>
    <w:rsid w:val="005E4D85"/>
    <w:rsid w:val="005F1BAF"/>
    <w:rsid w:val="005F458D"/>
    <w:rsid w:val="005F7A2D"/>
    <w:rsid w:val="005F7BBA"/>
    <w:rsid w:val="0060207C"/>
    <w:rsid w:val="00604FA3"/>
    <w:rsid w:val="00615565"/>
    <w:rsid w:val="006157FB"/>
    <w:rsid w:val="00615E64"/>
    <w:rsid w:val="00622477"/>
    <w:rsid w:val="006248A3"/>
    <w:rsid w:val="00627D35"/>
    <w:rsid w:val="006302B3"/>
    <w:rsid w:val="00630A6E"/>
    <w:rsid w:val="0063234F"/>
    <w:rsid w:val="006361E6"/>
    <w:rsid w:val="00640B56"/>
    <w:rsid w:val="00640FFE"/>
    <w:rsid w:val="00644D93"/>
    <w:rsid w:val="00657C2D"/>
    <w:rsid w:val="0066146B"/>
    <w:rsid w:val="006616F3"/>
    <w:rsid w:val="00661C39"/>
    <w:rsid w:val="00663AD1"/>
    <w:rsid w:val="00671107"/>
    <w:rsid w:val="00677933"/>
    <w:rsid w:val="00696188"/>
    <w:rsid w:val="006969E2"/>
    <w:rsid w:val="00697335"/>
    <w:rsid w:val="00697788"/>
    <w:rsid w:val="006A3DF0"/>
    <w:rsid w:val="006A52CD"/>
    <w:rsid w:val="006C4741"/>
    <w:rsid w:val="006C51A0"/>
    <w:rsid w:val="006C770A"/>
    <w:rsid w:val="006D2E87"/>
    <w:rsid w:val="006F25FD"/>
    <w:rsid w:val="006F6CFF"/>
    <w:rsid w:val="006F7533"/>
    <w:rsid w:val="00700219"/>
    <w:rsid w:val="007013D9"/>
    <w:rsid w:val="00703CFC"/>
    <w:rsid w:val="007042FB"/>
    <w:rsid w:val="00707290"/>
    <w:rsid w:val="007075F9"/>
    <w:rsid w:val="00716863"/>
    <w:rsid w:val="00720240"/>
    <w:rsid w:val="00723EDA"/>
    <w:rsid w:val="00726285"/>
    <w:rsid w:val="00730CD2"/>
    <w:rsid w:val="007533C9"/>
    <w:rsid w:val="007539F3"/>
    <w:rsid w:val="00761C5F"/>
    <w:rsid w:val="00766F9A"/>
    <w:rsid w:val="0077137B"/>
    <w:rsid w:val="00772305"/>
    <w:rsid w:val="0077320E"/>
    <w:rsid w:val="00775B38"/>
    <w:rsid w:val="0078180E"/>
    <w:rsid w:val="007838B9"/>
    <w:rsid w:val="00786639"/>
    <w:rsid w:val="00793219"/>
    <w:rsid w:val="00793907"/>
    <w:rsid w:val="00795C8F"/>
    <w:rsid w:val="00795D4E"/>
    <w:rsid w:val="007A0B91"/>
    <w:rsid w:val="007A2D80"/>
    <w:rsid w:val="007B035F"/>
    <w:rsid w:val="007B28D0"/>
    <w:rsid w:val="007B2AF0"/>
    <w:rsid w:val="007B47AA"/>
    <w:rsid w:val="007B7045"/>
    <w:rsid w:val="007C21AC"/>
    <w:rsid w:val="007C24E2"/>
    <w:rsid w:val="007C3A0C"/>
    <w:rsid w:val="007C7A18"/>
    <w:rsid w:val="007D15EB"/>
    <w:rsid w:val="007D3638"/>
    <w:rsid w:val="007E556C"/>
    <w:rsid w:val="007E5CC0"/>
    <w:rsid w:val="007F1602"/>
    <w:rsid w:val="007F65BA"/>
    <w:rsid w:val="007F7EE7"/>
    <w:rsid w:val="00800C25"/>
    <w:rsid w:val="008025EB"/>
    <w:rsid w:val="00805443"/>
    <w:rsid w:val="00816613"/>
    <w:rsid w:val="00821904"/>
    <w:rsid w:val="00834406"/>
    <w:rsid w:val="00844745"/>
    <w:rsid w:val="0084615B"/>
    <w:rsid w:val="0085084E"/>
    <w:rsid w:val="00852A8D"/>
    <w:rsid w:val="00860981"/>
    <w:rsid w:val="0087485E"/>
    <w:rsid w:val="00875209"/>
    <w:rsid w:val="0088179A"/>
    <w:rsid w:val="008A1FC7"/>
    <w:rsid w:val="008A7FA4"/>
    <w:rsid w:val="008B02A5"/>
    <w:rsid w:val="008B0EDF"/>
    <w:rsid w:val="008B2550"/>
    <w:rsid w:val="008B2A00"/>
    <w:rsid w:val="008B57F0"/>
    <w:rsid w:val="008B6E9B"/>
    <w:rsid w:val="008C09E7"/>
    <w:rsid w:val="008C3846"/>
    <w:rsid w:val="008C3F0F"/>
    <w:rsid w:val="008C5A09"/>
    <w:rsid w:val="008C6622"/>
    <w:rsid w:val="008D1815"/>
    <w:rsid w:val="008D464E"/>
    <w:rsid w:val="008D6362"/>
    <w:rsid w:val="008E7B8C"/>
    <w:rsid w:val="008F215C"/>
    <w:rsid w:val="008F5A9B"/>
    <w:rsid w:val="008F7154"/>
    <w:rsid w:val="009054DB"/>
    <w:rsid w:val="00915496"/>
    <w:rsid w:val="0091708D"/>
    <w:rsid w:val="009171C7"/>
    <w:rsid w:val="00917B37"/>
    <w:rsid w:val="00923E91"/>
    <w:rsid w:val="00926B78"/>
    <w:rsid w:val="00930BBB"/>
    <w:rsid w:val="00934149"/>
    <w:rsid w:val="0094066A"/>
    <w:rsid w:val="00946A85"/>
    <w:rsid w:val="00947517"/>
    <w:rsid w:val="0095239D"/>
    <w:rsid w:val="00956D3D"/>
    <w:rsid w:val="00962673"/>
    <w:rsid w:val="00965EB4"/>
    <w:rsid w:val="00966A99"/>
    <w:rsid w:val="00970299"/>
    <w:rsid w:val="00970BD7"/>
    <w:rsid w:val="009830B9"/>
    <w:rsid w:val="00985C31"/>
    <w:rsid w:val="009A0F68"/>
    <w:rsid w:val="009A1076"/>
    <w:rsid w:val="009A386F"/>
    <w:rsid w:val="009A5A60"/>
    <w:rsid w:val="009B107A"/>
    <w:rsid w:val="009B2AE8"/>
    <w:rsid w:val="009C0787"/>
    <w:rsid w:val="009C1761"/>
    <w:rsid w:val="009C1ADA"/>
    <w:rsid w:val="009D108A"/>
    <w:rsid w:val="009E3EA0"/>
    <w:rsid w:val="009E4F6F"/>
    <w:rsid w:val="009E560F"/>
    <w:rsid w:val="009E617E"/>
    <w:rsid w:val="009F11BB"/>
    <w:rsid w:val="009F417A"/>
    <w:rsid w:val="00A1323C"/>
    <w:rsid w:val="00A1588A"/>
    <w:rsid w:val="00A261AB"/>
    <w:rsid w:val="00A27F41"/>
    <w:rsid w:val="00A32EE4"/>
    <w:rsid w:val="00A335E4"/>
    <w:rsid w:val="00A46F51"/>
    <w:rsid w:val="00A4787E"/>
    <w:rsid w:val="00A51EEE"/>
    <w:rsid w:val="00A52881"/>
    <w:rsid w:val="00A60ABA"/>
    <w:rsid w:val="00A60F3A"/>
    <w:rsid w:val="00A62CB1"/>
    <w:rsid w:val="00A63ADE"/>
    <w:rsid w:val="00A6786B"/>
    <w:rsid w:val="00A7414C"/>
    <w:rsid w:val="00A814A9"/>
    <w:rsid w:val="00AA6A06"/>
    <w:rsid w:val="00AB3AEE"/>
    <w:rsid w:val="00AB5F5B"/>
    <w:rsid w:val="00AC0F9C"/>
    <w:rsid w:val="00AC7F8D"/>
    <w:rsid w:val="00AD2859"/>
    <w:rsid w:val="00AD43D2"/>
    <w:rsid w:val="00AD7705"/>
    <w:rsid w:val="00AF73DA"/>
    <w:rsid w:val="00AF7C57"/>
    <w:rsid w:val="00B00F8F"/>
    <w:rsid w:val="00B03BAB"/>
    <w:rsid w:val="00B04916"/>
    <w:rsid w:val="00B23DCF"/>
    <w:rsid w:val="00B26FFF"/>
    <w:rsid w:val="00B32AB0"/>
    <w:rsid w:val="00B423A8"/>
    <w:rsid w:val="00B552C8"/>
    <w:rsid w:val="00B57C82"/>
    <w:rsid w:val="00B663DE"/>
    <w:rsid w:val="00B67C72"/>
    <w:rsid w:val="00B72AF3"/>
    <w:rsid w:val="00B745C8"/>
    <w:rsid w:val="00B810C3"/>
    <w:rsid w:val="00B9538C"/>
    <w:rsid w:val="00BA6C34"/>
    <w:rsid w:val="00BC2909"/>
    <w:rsid w:val="00BC3578"/>
    <w:rsid w:val="00BC569D"/>
    <w:rsid w:val="00BC7713"/>
    <w:rsid w:val="00BD077F"/>
    <w:rsid w:val="00BD0970"/>
    <w:rsid w:val="00BD2E86"/>
    <w:rsid w:val="00BE62FD"/>
    <w:rsid w:val="00BF234A"/>
    <w:rsid w:val="00BF3703"/>
    <w:rsid w:val="00BF4860"/>
    <w:rsid w:val="00BF53A7"/>
    <w:rsid w:val="00C07DE0"/>
    <w:rsid w:val="00C173CC"/>
    <w:rsid w:val="00C17A62"/>
    <w:rsid w:val="00C21632"/>
    <w:rsid w:val="00C240CF"/>
    <w:rsid w:val="00C26C4C"/>
    <w:rsid w:val="00C35B7D"/>
    <w:rsid w:val="00C37D0C"/>
    <w:rsid w:val="00C417C5"/>
    <w:rsid w:val="00C42C0A"/>
    <w:rsid w:val="00C51B92"/>
    <w:rsid w:val="00C520D9"/>
    <w:rsid w:val="00C5375D"/>
    <w:rsid w:val="00C55186"/>
    <w:rsid w:val="00C55B36"/>
    <w:rsid w:val="00C63F83"/>
    <w:rsid w:val="00C841BF"/>
    <w:rsid w:val="00C868E2"/>
    <w:rsid w:val="00C91CE4"/>
    <w:rsid w:val="00CA6FD1"/>
    <w:rsid w:val="00CB0253"/>
    <w:rsid w:val="00CB628B"/>
    <w:rsid w:val="00CC1EB4"/>
    <w:rsid w:val="00CC3A13"/>
    <w:rsid w:val="00CC4C70"/>
    <w:rsid w:val="00CC648E"/>
    <w:rsid w:val="00CD2BF9"/>
    <w:rsid w:val="00CD724C"/>
    <w:rsid w:val="00CE5D5B"/>
    <w:rsid w:val="00CF555B"/>
    <w:rsid w:val="00D00B60"/>
    <w:rsid w:val="00D05D3D"/>
    <w:rsid w:val="00D06F74"/>
    <w:rsid w:val="00D12C09"/>
    <w:rsid w:val="00D25419"/>
    <w:rsid w:val="00D31A4D"/>
    <w:rsid w:val="00D31CB1"/>
    <w:rsid w:val="00D33E6D"/>
    <w:rsid w:val="00D3512D"/>
    <w:rsid w:val="00D37679"/>
    <w:rsid w:val="00D420EA"/>
    <w:rsid w:val="00D43207"/>
    <w:rsid w:val="00D516F5"/>
    <w:rsid w:val="00D5281C"/>
    <w:rsid w:val="00D54FE9"/>
    <w:rsid w:val="00D568A4"/>
    <w:rsid w:val="00D633FA"/>
    <w:rsid w:val="00D63726"/>
    <w:rsid w:val="00D64D06"/>
    <w:rsid w:val="00D8105C"/>
    <w:rsid w:val="00D852C5"/>
    <w:rsid w:val="00D90DF8"/>
    <w:rsid w:val="00D9280A"/>
    <w:rsid w:val="00D92A1B"/>
    <w:rsid w:val="00DA27EC"/>
    <w:rsid w:val="00DA4C4F"/>
    <w:rsid w:val="00DB2227"/>
    <w:rsid w:val="00DB3837"/>
    <w:rsid w:val="00DB3F6A"/>
    <w:rsid w:val="00DB45CB"/>
    <w:rsid w:val="00DC307E"/>
    <w:rsid w:val="00DC599D"/>
    <w:rsid w:val="00DC72C4"/>
    <w:rsid w:val="00DD0C20"/>
    <w:rsid w:val="00DD0F54"/>
    <w:rsid w:val="00DD2DA1"/>
    <w:rsid w:val="00DE0B28"/>
    <w:rsid w:val="00DE11D4"/>
    <w:rsid w:val="00E0392D"/>
    <w:rsid w:val="00E06255"/>
    <w:rsid w:val="00E065DE"/>
    <w:rsid w:val="00E076EC"/>
    <w:rsid w:val="00E15927"/>
    <w:rsid w:val="00E173F0"/>
    <w:rsid w:val="00E174FA"/>
    <w:rsid w:val="00E22F02"/>
    <w:rsid w:val="00E25896"/>
    <w:rsid w:val="00E25A9C"/>
    <w:rsid w:val="00E31001"/>
    <w:rsid w:val="00E403D6"/>
    <w:rsid w:val="00E42635"/>
    <w:rsid w:val="00E445FE"/>
    <w:rsid w:val="00E4776A"/>
    <w:rsid w:val="00E52079"/>
    <w:rsid w:val="00E55A0C"/>
    <w:rsid w:val="00E60845"/>
    <w:rsid w:val="00E62689"/>
    <w:rsid w:val="00E656BD"/>
    <w:rsid w:val="00E66336"/>
    <w:rsid w:val="00E7008B"/>
    <w:rsid w:val="00E731C0"/>
    <w:rsid w:val="00EA24E1"/>
    <w:rsid w:val="00EA4C63"/>
    <w:rsid w:val="00EA5539"/>
    <w:rsid w:val="00EA5720"/>
    <w:rsid w:val="00EA7218"/>
    <w:rsid w:val="00EA7E4F"/>
    <w:rsid w:val="00EB080C"/>
    <w:rsid w:val="00EB1EB0"/>
    <w:rsid w:val="00EC0F23"/>
    <w:rsid w:val="00ED02DA"/>
    <w:rsid w:val="00ED5D14"/>
    <w:rsid w:val="00EE1B65"/>
    <w:rsid w:val="00EE2634"/>
    <w:rsid w:val="00EF234B"/>
    <w:rsid w:val="00EF36E9"/>
    <w:rsid w:val="00EF5087"/>
    <w:rsid w:val="00EF7F77"/>
    <w:rsid w:val="00F119CA"/>
    <w:rsid w:val="00F22946"/>
    <w:rsid w:val="00F24DB2"/>
    <w:rsid w:val="00F36805"/>
    <w:rsid w:val="00F4288C"/>
    <w:rsid w:val="00F446CC"/>
    <w:rsid w:val="00F533B4"/>
    <w:rsid w:val="00F5411E"/>
    <w:rsid w:val="00F54A86"/>
    <w:rsid w:val="00F57547"/>
    <w:rsid w:val="00F60963"/>
    <w:rsid w:val="00F71E5C"/>
    <w:rsid w:val="00F72B6C"/>
    <w:rsid w:val="00F8014F"/>
    <w:rsid w:val="00F86D95"/>
    <w:rsid w:val="00F87E16"/>
    <w:rsid w:val="00F95254"/>
    <w:rsid w:val="00F971C7"/>
    <w:rsid w:val="00FA2DDB"/>
    <w:rsid w:val="00FA300C"/>
    <w:rsid w:val="00FA47BF"/>
    <w:rsid w:val="00FB34F6"/>
    <w:rsid w:val="00FB3768"/>
    <w:rsid w:val="00FB51CA"/>
    <w:rsid w:val="00FC491C"/>
    <w:rsid w:val="00FC75A2"/>
    <w:rsid w:val="00FC7AF8"/>
    <w:rsid w:val="00FD3ECB"/>
    <w:rsid w:val="00FD5AD5"/>
    <w:rsid w:val="00FE3512"/>
    <w:rsid w:val="00FE6C77"/>
    <w:rsid w:val="00FF5E8D"/>
    <w:rsid w:val="00FF70BF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DF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ru-RU" w:bidi="hi-I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B60"/>
    <w:rPr>
      <w:rFonts w:ascii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00B60"/>
    <w:rPr>
      <w:rFonts w:ascii="Times New Roman" w:hAnsi="Times New Roman" w:cs="Times New Roman"/>
      <w:b/>
      <w:bCs/>
      <w:sz w:val="28"/>
      <w:szCs w:val="28"/>
      <w:lang w:eastAsia="ru-RU" w:bidi="hi-IN"/>
    </w:rPr>
  </w:style>
  <w:style w:type="paragraph" w:styleId="ListParagraph">
    <w:name w:val="List Paragraph"/>
    <w:basedOn w:val="Normal"/>
    <w:uiPriority w:val="99"/>
    <w:qFormat/>
    <w:rsid w:val="00DD0C2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DD0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0C20"/>
    <w:rPr>
      <w:rFonts w:ascii="Courier New" w:hAnsi="Courier New" w:cs="Courier New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D00B60"/>
    <w:pPr>
      <w:widowControl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 w:bidi="hi-I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0B60"/>
    <w:rPr>
      <w:rFonts w:ascii="Times New Roman" w:hAnsi="Times New Roman" w:cs="Times New Roman"/>
      <w:sz w:val="24"/>
      <w:szCs w:val="24"/>
      <w:lang w:eastAsia="ru-RU" w:bidi="hi-IN"/>
    </w:rPr>
  </w:style>
  <w:style w:type="paragraph" w:styleId="Header">
    <w:name w:val="header"/>
    <w:basedOn w:val="Normal"/>
    <w:link w:val="HeaderChar"/>
    <w:uiPriority w:val="99"/>
    <w:rsid w:val="00D00B60"/>
    <w:pPr>
      <w:widowControl w:val="0"/>
      <w:tabs>
        <w:tab w:val="center" w:pos="4153"/>
        <w:tab w:val="right" w:pos="8306"/>
      </w:tabs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hi-I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0B60"/>
    <w:rPr>
      <w:rFonts w:ascii="Times New Roman" w:hAnsi="Times New Roman" w:cs="Times New Roman"/>
      <w:sz w:val="20"/>
      <w:szCs w:val="20"/>
      <w:lang w:eastAsia="ru-RU" w:bidi="hi-IN"/>
    </w:rPr>
  </w:style>
  <w:style w:type="character" w:styleId="Strong">
    <w:name w:val="Strong"/>
    <w:basedOn w:val="DefaultParagraphFont"/>
    <w:uiPriority w:val="99"/>
    <w:qFormat/>
    <w:rsid w:val="009E3EA0"/>
    <w:rPr>
      <w:rFonts w:cs="Times New Roman"/>
      <w:b/>
    </w:rPr>
  </w:style>
  <w:style w:type="paragraph" w:styleId="NormalWeb">
    <w:name w:val="Normal (Web)"/>
    <w:basedOn w:val="Normal"/>
    <w:uiPriority w:val="99"/>
    <w:rsid w:val="00917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23396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33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339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3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3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95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238</Words>
  <Characters>1358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ДОГОВОР КОМИССИИ </dc:title>
  <dc:subject/>
  <dc:creator>Марьенко</dc:creator>
  <cp:keywords/>
  <dc:description/>
  <cp:lastModifiedBy>Максим</cp:lastModifiedBy>
  <cp:revision>11</cp:revision>
  <cp:lastPrinted>2015-01-12T08:36:00Z</cp:lastPrinted>
  <dcterms:created xsi:type="dcterms:W3CDTF">2015-02-12T12:20:00Z</dcterms:created>
  <dcterms:modified xsi:type="dcterms:W3CDTF">2015-02-15T16:31:00Z</dcterms:modified>
</cp:coreProperties>
</file>