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6A2" w:rsidRDefault="006616A2" w:rsidP="009A12B4">
      <w:pPr>
        <w:spacing w:after="0" w:line="240" w:lineRule="auto"/>
        <w:ind w:right="54" w:firstLine="540"/>
        <w:rPr>
          <w:rFonts w:ascii="Times New Roman" w:hAnsi="Times New Roman"/>
          <w:b/>
          <w:sz w:val="24"/>
          <w:szCs w:val="24"/>
        </w:rPr>
      </w:pPr>
      <w:r w:rsidRPr="00C3495B"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ДОВЕРЕННОСТЬ</w:t>
      </w:r>
    </w:p>
    <w:p w:rsidR="006616A2" w:rsidRDefault="006616A2" w:rsidP="009A12B4">
      <w:pPr>
        <w:spacing w:after="0" w:line="240" w:lineRule="auto"/>
        <w:ind w:right="54" w:firstLine="54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096"/>
        <w:gridCol w:w="5096"/>
      </w:tblGrid>
      <w:tr w:rsidR="006616A2">
        <w:tc>
          <w:tcPr>
            <w:tcW w:w="5096" w:type="dxa"/>
          </w:tcPr>
          <w:p w:rsidR="006616A2" w:rsidRDefault="006616A2" w:rsidP="009A12B4">
            <w:pPr>
              <w:snapToGrid w:val="0"/>
              <w:spacing w:after="0" w:line="240" w:lineRule="auto"/>
              <w:ind w:right="5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гор. %city%</w:t>
            </w:r>
          </w:p>
        </w:tc>
        <w:tc>
          <w:tcPr>
            <w:tcW w:w="5096" w:type="dxa"/>
          </w:tcPr>
          <w:p w:rsidR="006616A2" w:rsidRDefault="006616A2" w:rsidP="009C4857">
            <w:pPr>
              <w:spacing w:after="0" w:line="240" w:lineRule="auto"/>
              <w:ind w:right="5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«%dayNumber</w:t>
            </w:r>
            <w:r w:rsidRPr="005F51B8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%» %monthNumber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% %yearNumber</w:t>
            </w:r>
            <w:r w:rsidRPr="005F51B8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% </w:t>
            </w:r>
            <w:r w:rsidRPr="005F51B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6616A2" w:rsidRPr="003E3452" w:rsidRDefault="006616A2" w:rsidP="003E3452">
      <w:pPr>
        <w:spacing w:after="0" w:line="280" w:lineRule="exact"/>
        <w:ind w:left="4" w:right="54" w:firstLine="567"/>
        <w:jc w:val="both"/>
        <w:rPr>
          <w:rFonts w:ascii="Times New Roman" w:hAnsi="Times New Roman"/>
          <w:sz w:val="20"/>
          <w:szCs w:val="20"/>
        </w:rPr>
      </w:pPr>
      <w:r w:rsidRPr="001D24FB">
        <w:rPr>
          <w:rFonts w:ascii="Times New Roman" w:hAnsi="Times New Roman"/>
          <w:sz w:val="20"/>
          <w:szCs w:val="20"/>
        </w:rPr>
        <w:t xml:space="preserve">Я, </w:t>
      </w:r>
      <w:r w:rsidRPr="0011706F">
        <w:rPr>
          <w:rFonts w:ascii="Times New Roman" w:hAnsi="Times New Roman"/>
          <w:sz w:val="20"/>
          <w:szCs w:val="20"/>
        </w:rPr>
        <w:t>%</w:t>
      </w:r>
      <w:r w:rsidRPr="00C615FC">
        <w:rPr>
          <w:rFonts w:ascii="Times New Roman" w:hAnsi="Times New Roman"/>
          <w:sz w:val="20"/>
          <w:szCs w:val="20"/>
        </w:rPr>
        <w:t>letterClient</w:t>
      </w:r>
      <w:r w:rsidRPr="0011706F">
        <w:rPr>
          <w:rFonts w:ascii="Times New Roman" w:hAnsi="Times New Roman"/>
          <w:sz w:val="20"/>
          <w:szCs w:val="20"/>
        </w:rPr>
        <w:t>%</w:t>
      </w:r>
      <w:r w:rsidRPr="00C615FC">
        <w:rPr>
          <w:rFonts w:ascii="Times New Roman" w:hAnsi="Times New Roman"/>
          <w:sz w:val="20"/>
          <w:szCs w:val="20"/>
        </w:rPr>
        <w:t>,</w:t>
      </w:r>
      <w:r w:rsidRPr="00C615FC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 xml:space="preserve"> </w:t>
      </w:r>
      <w:r w:rsidRPr="0011706F">
        <w:rPr>
          <w:rFonts w:ascii="Times New Roman" w:hAnsi="Times New Roman"/>
          <w:sz w:val="20"/>
          <w:szCs w:val="20"/>
        </w:rPr>
        <w:t>%fioClient%, «%dayBirth%» %monthBirth% %yearBirth% года рождения, паспорт серии %seriesPassport% № %numberPassport%, выдан %nameIssuedPassport% «%dayIssuedPassport%» %monthIssuedPassport% %yearIssuedPassport% г.,</w:t>
      </w:r>
      <w:r w:rsidRPr="00004594">
        <w:rPr>
          <w:rFonts w:ascii="Times New Roman" w:hAnsi="Times New Roman"/>
          <w:sz w:val="20"/>
          <w:szCs w:val="20"/>
        </w:rPr>
        <w:t xml:space="preserve"> код подразделения %codeIssuedPassport%, %registertitle% по адресу: %address%%dovClientValues1%%dovClientValues2%%dovClientValues3%</w:t>
      </w:r>
      <w:r w:rsidRPr="003E3452">
        <w:rPr>
          <w:rFonts w:ascii="Times New Roman" w:hAnsi="Times New Roman"/>
          <w:sz w:val="20"/>
          <w:szCs w:val="20"/>
        </w:rPr>
        <w:t xml:space="preserve">, </w:t>
      </w:r>
      <w:r w:rsidRPr="00964EA5">
        <w:rPr>
          <w:rFonts w:ascii="Times New Roman" w:hAnsi="Times New Roman"/>
          <w:sz w:val="20"/>
          <w:szCs w:val="20"/>
        </w:rPr>
        <w:t>%</w:t>
      </w:r>
      <w:r>
        <w:rPr>
          <w:rFonts w:ascii="Times New Roman" w:hAnsi="Times New Roman"/>
          <w:sz w:val="20"/>
          <w:szCs w:val="20"/>
          <w:lang w:val="en-US"/>
        </w:rPr>
        <w:t>clientNamed</w:t>
      </w:r>
      <w:r w:rsidRPr="00964EA5">
        <w:rPr>
          <w:rFonts w:ascii="Times New Roman" w:hAnsi="Times New Roman"/>
          <w:sz w:val="20"/>
          <w:szCs w:val="20"/>
        </w:rPr>
        <w:t>%</w:t>
      </w:r>
      <w:r w:rsidRPr="003E3452">
        <w:rPr>
          <w:rFonts w:ascii="Times New Roman" w:hAnsi="Times New Roman"/>
          <w:sz w:val="20"/>
          <w:szCs w:val="20"/>
        </w:rPr>
        <w:t xml:space="preserve"> далее «Доверитель» </w:t>
      </w:r>
    </w:p>
    <w:p w:rsidR="006616A2" w:rsidRPr="00C3495B" w:rsidRDefault="006616A2" w:rsidP="009A12B4">
      <w:pPr>
        <w:pStyle w:val="ConsPlusNormal"/>
        <w:widowControl/>
        <w:snapToGrid w:val="0"/>
        <w:ind w:right="54"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настоящей</w:t>
      </w:r>
      <w:r w:rsidRPr="00C3495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доверенностью</w:t>
      </w:r>
      <w:r w:rsidRPr="00C3495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уполномочиваю</w:t>
      </w:r>
    </w:p>
    <w:p w:rsidR="006616A2" w:rsidRPr="00836A63" w:rsidRDefault="006616A2" w:rsidP="006A04F1">
      <w:pPr>
        <w:spacing w:after="0" w:line="280" w:lineRule="exact"/>
        <w:ind w:left="4" w:right="54" w:hanging="4"/>
        <w:rPr>
          <w:rFonts w:ascii="Times New Roman" w:hAnsi="Times New Roman"/>
          <w:sz w:val="20"/>
          <w:szCs w:val="20"/>
        </w:rPr>
      </w:pPr>
      <w:r w:rsidRPr="00C518F1">
        <w:rPr>
          <w:rFonts w:ascii="Times New Roman" w:hAnsi="Times New Roman"/>
          <w:sz w:val="20"/>
          <w:szCs w:val="20"/>
        </w:rPr>
        <w:tab/>
      </w:r>
      <w:r w:rsidRPr="00836A63">
        <w:rPr>
          <w:rFonts w:ascii="Times New Roman" w:hAnsi="Times New Roman"/>
          <w:sz w:val="20"/>
          <w:szCs w:val="20"/>
        </w:rPr>
        <w:t xml:space="preserve">%faces% </w:t>
      </w:r>
    </w:p>
    <w:p w:rsidR="006616A2" w:rsidRDefault="006616A2" w:rsidP="009A12B4">
      <w:pPr>
        <w:spacing w:after="0" w:line="280" w:lineRule="exact"/>
        <w:ind w:left="4" w:right="54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совершение регистрационных действий по снятию с учета автотранспортного средства:</w:t>
      </w:r>
    </w:p>
    <w:tbl>
      <w:tblPr>
        <w:tblW w:w="9900" w:type="dxa"/>
        <w:tblInd w:w="108" w:type="dxa"/>
        <w:tblLayout w:type="fixed"/>
        <w:tblLook w:val="0000"/>
      </w:tblPr>
      <w:tblGrid>
        <w:gridCol w:w="3240"/>
        <w:gridCol w:w="6660"/>
      </w:tblGrid>
      <w:tr w:rsidR="006616A2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6A2" w:rsidRPr="009C4857" w:rsidRDefault="006616A2" w:rsidP="00DC458C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C4857">
              <w:rPr>
                <w:rFonts w:ascii="Times New Roman" w:hAnsi="Times New Roman" w:cs="Times New Roman"/>
                <w:color w:val="000000"/>
              </w:rPr>
              <w:t>Марка, модель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6A2" w:rsidRPr="005F51B8" w:rsidRDefault="006616A2" w:rsidP="00394B4E">
            <w:pPr>
              <w:pStyle w:val="ConsPlusNormal"/>
              <w:widowControl/>
              <w:tabs>
                <w:tab w:val="left" w:pos="426"/>
              </w:tabs>
              <w:snapToGrid w:val="0"/>
              <w:ind w:right="72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%modelAuto%</w:t>
            </w:r>
          </w:p>
        </w:tc>
      </w:tr>
      <w:tr w:rsidR="006616A2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6A2" w:rsidRPr="009C4857" w:rsidRDefault="006616A2" w:rsidP="00DC458C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C4857">
              <w:rPr>
                <w:rFonts w:ascii="Times New Roman" w:hAnsi="Times New Roman" w:cs="Times New Roman"/>
                <w:color w:val="000000"/>
              </w:rPr>
              <w:t>Регистрационный номер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6A2" w:rsidRPr="005F51B8" w:rsidRDefault="006616A2" w:rsidP="00394B4E">
            <w:pPr>
              <w:pStyle w:val="ConsPlusNormal"/>
              <w:widowControl/>
              <w:tabs>
                <w:tab w:val="left" w:pos="426"/>
              </w:tabs>
              <w:snapToGrid w:val="0"/>
              <w:ind w:right="72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%gosNumberAuto%</w:t>
            </w:r>
          </w:p>
        </w:tc>
      </w:tr>
      <w:tr w:rsidR="006616A2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6A2" w:rsidRPr="009C4857" w:rsidRDefault="006616A2" w:rsidP="00DC458C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C4857">
              <w:rPr>
                <w:rFonts w:ascii="Times New Roman" w:hAnsi="Times New Roman" w:cs="Times New Roman"/>
                <w:color w:val="000000"/>
              </w:rPr>
              <w:t>Идентификационный номер (VIN)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6A2" w:rsidRPr="005F51B8" w:rsidRDefault="006616A2" w:rsidP="00394B4E">
            <w:pPr>
              <w:pStyle w:val="ConsPlusNormal"/>
              <w:widowControl/>
              <w:tabs>
                <w:tab w:val="left" w:pos="426"/>
              </w:tabs>
              <w:snapToGrid w:val="0"/>
              <w:ind w:right="72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%vinAuto%</w:t>
            </w:r>
          </w:p>
        </w:tc>
      </w:tr>
      <w:tr w:rsidR="006616A2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6A2" w:rsidRPr="009C4857" w:rsidRDefault="006616A2" w:rsidP="00DC458C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C4857">
              <w:rPr>
                <w:rFonts w:ascii="Times New Roman" w:hAnsi="Times New Roman" w:cs="Times New Roman"/>
                <w:color w:val="000000"/>
              </w:rPr>
              <w:t>Год выпуска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6A2" w:rsidRPr="005F51B8" w:rsidRDefault="006616A2" w:rsidP="00394B4E">
            <w:pPr>
              <w:pStyle w:val="ConsPlusNormal"/>
              <w:widowControl/>
              <w:tabs>
                <w:tab w:val="left" w:pos="426"/>
              </w:tabs>
              <w:snapToGrid w:val="0"/>
              <w:ind w:right="72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%yearAuto%</w:t>
            </w:r>
          </w:p>
        </w:tc>
      </w:tr>
      <w:tr w:rsidR="006616A2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6A2" w:rsidRPr="009C4857" w:rsidRDefault="006616A2" w:rsidP="00DC458C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C4857">
              <w:rPr>
                <w:rFonts w:ascii="Times New Roman" w:hAnsi="Times New Roman" w:cs="Times New Roman"/>
                <w:color w:val="000000"/>
              </w:rPr>
              <w:t>Двигатель №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6A2" w:rsidRPr="005F51B8" w:rsidRDefault="006616A2" w:rsidP="00394B4E">
            <w:pPr>
              <w:pStyle w:val="ConsPlusNormal"/>
              <w:widowControl/>
              <w:tabs>
                <w:tab w:val="left" w:pos="426"/>
              </w:tabs>
              <w:snapToGrid w:val="0"/>
              <w:ind w:right="72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%engineAuto%</w:t>
            </w:r>
          </w:p>
        </w:tc>
      </w:tr>
      <w:tr w:rsidR="006616A2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6A2" w:rsidRPr="009C4857" w:rsidRDefault="006616A2" w:rsidP="00DC458C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C4857">
              <w:rPr>
                <w:rFonts w:ascii="Times New Roman" w:hAnsi="Times New Roman" w:cs="Times New Roman"/>
                <w:color w:val="000000"/>
              </w:rPr>
              <w:t>Шасси (рама) №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6A2" w:rsidRPr="005F51B8" w:rsidRDefault="006616A2" w:rsidP="00394B4E">
            <w:pPr>
              <w:pStyle w:val="ConsPlusNormal"/>
              <w:widowControl/>
              <w:tabs>
                <w:tab w:val="left" w:pos="426"/>
              </w:tabs>
              <w:snapToGrid w:val="0"/>
              <w:ind w:right="72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%chassisAuto%</w:t>
            </w:r>
          </w:p>
        </w:tc>
      </w:tr>
      <w:tr w:rsidR="006616A2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6A2" w:rsidRPr="009C4857" w:rsidRDefault="006616A2" w:rsidP="00DC458C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C4857">
              <w:rPr>
                <w:rFonts w:ascii="Times New Roman" w:hAnsi="Times New Roman" w:cs="Times New Roman"/>
                <w:color w:val="000000"/>
              </w:rPr>
              <w:t>Кузов (коляска) №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6A2" w:rsidRPr="005F51B8" w:rsidRDefault="006616A2" w:rsidP="00394B4E">
            <w:pPr>
              <w:pStyle w:val="ConsPlusNormal"/>
              <w:widowControl/>
              <w:tabs>
                <w:tab w:val="left" w:pos="426"/>
              </w:tabs>
              <w:snapToGrid w:val="0"/>
              <w:ind w:right="72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%bodyAuto%</w:t>
            </w:r>
          </w:p>
        </w:tc>
      </w:tr>
      <w:tr w:rsidR="006616A2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6A2" w:rsidRPr="009C4857" w:rsidRDefault="006616A2" w:rsidP="00DC458C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C4857">
              <w:rPr>
                <w:rFonts w:ascii="Times New Roman" w:hAnsi="Times New Roman" w:cs="Times New Roman"/>
                <w:color w:val="000000"/>
              </w:rPr>
              <w:t>Цвет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6A2" w:rsidRPr="005F51B8" w:rsidRDefault="006616A2" w:rsidP="00394B4E">
            <w:pPr>
              <w:pStyle w:val="ConsPlusNormal"/>
              <w:widowControl/>
              <w:tabs>
                <w:tab w:val="left" w:pos="426"/>
              </w:tabs>
              <w:snapToGrid w:val="0"/>
              <w:ind w:right="72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%colorAuto%</w:t>
            </w:r>
          </w:p>
        </w:tc>
      </w:tr>
      <w:tr w:rsidR="006616A2">
        <w:tc>
          <w:tcPr>
            <w:tcW w:w="3240" w:type="dxa"/>
            <w:tcBorders>
              <w:left w:val="single" w:sz="4" w:space="0" w:color="000000"/>
              <w:bottom w:val="single" w:sz="4" w:space="0" w:color="000000"/>
            </w:tcBorders>
          </w:tcPr>
          <w:p w:rsidR="006616A2" w:rsidRPr="009C4857" w:rsidRDefault="006616A2" w:rsidP="00DC458C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C4857">
              <w:rPr>
                <w:rFonts w:ascii="Times New Roman" w:hAnsi="Times New Roman" w:cs="Times New Roman"/>
                <w:color w:val="000000"/>
              </w:rPr>
              <w:t>Пробег</w:t>
            </w:r>
          </w:p>
        </w:tc>
        <w:tc>
          <w:tcPr>
            <w:tcW w:w="6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6A2" w:rsidRPr="005F51B8" w:rsidRDefault="006616A2" w:rsidP="00394B4E">
            <w:pPr>
              <w:pStyle w:val="ConsPlusNormal"/>
              <w:widowControl/>
              <w:tabs>
                <w:tab w:val="left" w:pos="426"/>
              </w:tabs>
              <w:snapToGrid w:val="0"/>
              <w:ind w:right="72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%kmAuto%</w:t>
            </w:r>
          </w:p>
        </w:tc>
      </w:tr>
      <w:tr w:rsidR="006616A2">
        <w:tc>
          <w:tcPr>
            <w:tcW w:w="3240" w:type="dxa"/>
            <w:tcBorders>
              <w:left w:val="single" w:sz="4" w:space="0" w:color="000000"/>
              <w:bottom w:val="single" w:sz="4" w:space="0" w:color="000000"/>
            </w:tcBorders>
          </w:tcPr>
          <w:p w:rsidR="006616A2" w:rsidRPr="009C4857" w:rsidRDefault="006616A2" w:rsidP="00DC458C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C4857">
              <w:rPr>
                <w:rFonts w:ascii="Times New Roman" w:hAnsi="Times New Roman" w:cs="Times New Roman"/>
                <w:color w:val="000000"/>
              </w:rPr>
              <w:t>СТС</w:t>
            </w:r>
          </w:p>
        </w:tc>
        <w:tc>
          <w:tcPr>
            <w:tcW w:w="6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6A2" w:rsidRPr="009C4857" w:rsidRDefault="006616A2" w:rsidP="00232191">
            <w:pPr>
              <w:pStyle w:val="ConsPlusNormal"/>
              <w:widowControl/>
              <w:tabs>
                <w:tab w:val="left" w:pos="426"/>
              </w:tabs>
              <w:snapToGrid w:val="0"/>
              <w:ind w:right="72" w:firstLine="0"/>
              <w:rPr>
                <w:rFonts w:ascii="Times New Roman" w:hAnsi="Times New Roman" w:cs="Times New Roman"/>
                <w:color w:val="000000"/>
              </w:rPr>
            </w:pPr>
            <w:r w:rsidRPr="000314C6">
              <w:rPr>
                <w:rFonts w:ascii="Times New Roman" w:hAnsi="Times New Roman" w:cs="Times New Roman"/>
                <w:color w:val="000000"/>
              </w:rPr>
              <w:t>%STSFullString%</w:t>
            </w:r>
          </w:p>
        </w:tc>
      </w:tr>
      <w:tr w:rsidR="006616A2" w:rsidRPr="00232191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16A2" w:rsidRPr="009C4857" w:rsidRDefault="006616A2" w:rsidP="00DC458C">
            <w:pPr>
              <w:pStyle w:val="ConsPlusNormal"/>
              <w:widowControl/>
              <w:tabs>
                <w:tab w:val="left" w:pos="426"/>
              </w:tabs>
              <w:snapToGrid w:val="0"/>
              <w:ind w:right="-567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C4857">
              <w:rPr>
                <w:rFonts w:ascii="Times New Roman" w:hAnsi="Times New Roman" w:cs="Times New Roman"/>
                <w:color w:val="000000"/>
              </w:rPr>
              <w:t>ПТС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16A2" w:rsidRPr="00836A63" w:rsidRDefault="006616A2" w:rsidP="00232191">
            <w:pPr>
              <w:pStyle w:val="ConsPlusNormal"/>
              <w:widowControl/>
              <w:tabs>
                <w:tab w:val="left" w:pos="426"/>
              </w:tabs>
              <w:snapToGrid w:val="0"/>
              <w:ind w:right="72"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  <w:r w:rsidRPr="000314C6">
              <w:rPr>
                <w:rFonts w:ascii="Times New Roman" w:hAnsi="Times New Roman" w:cs="Times New Roman"/>
                <w:color w:val="000000"/>
              </w:rPr>
              <w:t>TSFullString%</w:t>
            </w:r>
          </w:p>
        </w:tc>
      </w:tr>
    </w:tbl>
    <w:p w:rsidR="006616A2" w:rsidRDefault="006616A2" w:rsidP="009A12B4">
      <w:pPr>
        <w:spacing w:after="0" w:line="280" w:lineRule="exact"/>
        <w:ind w:left="4" w:right="54" w:firstLine="567"/>
        <w:jc w:val="both"/>
        <w:rPr>
          <w:rFonts w:ascii="Times New Roman" w:hAnsi="Times New Roman"/>
          <w:sz w:val="20"/>
          <w:szCs w:val="20"/>
        </w:rPr>
      </w:pPr>
      <w:r w:rsidRPr="00964EA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 органах ГИБДД, а также быть моим представителем в органах ГИБДД.</w:t>
      </w:r>
    </w:p>
    <w:p w:rsidR="006616A2" w:rsidRPr="001D24FB" w:rsidRDefault="006616A2" w:rsidP="009A12B4">
      <w:pPr>
        <w:shd w:val="clear" w:color="auto" w:fill="FFFFFF"/>
        <w:spacing w:after="0" w:line="280" w:lineRule="exact"/>
        <w:ind w:left="4" w:right="54" w:firstLine="567"/>
        <w:jc w:val="both"/>
      </w:pPr>
      <w:r>
        <w:rPr>
          <w:rFonts w:ascii="Times New Roman" w:hAnsi="Times New Roman"/>
          <w:sz w:val="20"/>
          <w:szCs w:val="20"/>
        </w:rPr>
        <w:t xml:space="preserve">Для указанного действия уполномочиваю </w:t>
      </w:r>
      <w:r w:rsidRPr="001D24FB">
        <w:rPr>
          <w:rFonts w:ascii="Times New Roman" w:hAnsi="Times New Roman"/>
          <w:b/>
          <w:sz w:val="20"/>
          <w:szCs w:val="20"/>
        </w:rPr>
        <w:t>%faces2%</w:t>
      </w:r>
    </w:p>
    <w:p w:rsidR="006616A2" w:rsidRDefault="006616A2" w:rsidP="009A12B4">
      <w:pPr>
        <w:spacing w:after="0" w:line="280" w:lineRule="exact"/>
        <w:ind w:left="4" w:right="54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управлять указанным автотранспортным средством;</w:t>
      </w:r>
    </w:p>
    <w:p w:rsidR="006616A2" w:rsidRDefault="006616A2" w:rsidP="009A12B4">
      <w:pPr>
        <w:spacing w:after="0" w:line="280" w:lineRule="exact"/>
        <w:ind w:left="4" w:right="54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предъявлять указанное автотранспортное средство для осмотра инспекторам ГИБДД;</w:t>
      </w:r>
    </w:p>
    <w:p w:rsidR="006616A2" w:rsidRDefault="006616A2" w:rsidP="009A12B4">
      <w:pPr>
        <w:spacing w:after="0" w:line="280" w:lineRule="exact"/>
        <w:ind w:left="4" w:right="54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 xml:space="preserve"> обращаться в органы ГИБДД с заявлением о снятии автотранспортного средства с регистрационного учета</w:t>
      </w:r>
      <w:r w:rsidRPr="00762F0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</w:t>
      </w:r>
      <w:r w:rsidRPr="00762F03">
        <w:rPr>
          <w:rFonts w:ascii="Times New Roman" w:hAnsi="Times New Roman"/>
          <w:sz w:val="20"/>
          <w:szCs w:val="20"/>
        </w:rPr>
        <w:t xml:space="preserve"> получение дубликата ПТС</w:t>
      </w:r>
      <w:r>
        <w:rPr>
          <w:rFonts w:ascii="Times New Roman" w:hAnsi="Times New Roman"/>
          <w:sz w:val="20"/>
          <w:szCs w:val="20"/>
        </w:rPr>
        <w:t>;</w:t>
      </w:r>
    </w:p>
    <w:p w:rsidR="006616A2" w:rsidRDefault="006616A2" w:rsidP="009A12B4">
      <w:pPr>
        <w:spacing w:after="0" w:line="280" w:lineRule="exact"/>
        <w:ind w:left="4" w:right="54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сдавать государственные регистрационные знаки;</w:t>
      </w:r>
    </w:p>
    <w:p w:rsidR="006616A2" w:rsidRDefault="006616A2" w:rsidP="009A12B4">
      <w:pPr>
        <w:spacing w:after="0" w:line="280" w:lineRule="exact"/>
        <w:ind w:left="4" w:right="54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подавать и получать на руки паспорт технического средства;</w:t>
      </w:r>
    </w:p>
    <w:p w:rsidR="006616A2" w:rsidRDefault="006616A2" w:rsidP="009A12B4">
      <w:pPr>
        <w:spacing w:after="0" w:line="280" w:lineRule="exact"/>
        <w:ind w:left="4" w:right="54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расписываться за меня в паспорте технического средства;</w:t>
      </w:r>
    </w:p>
    <w:p w:rsidR="006616A2" w:rsidRDefault="006616A2" w:rsidP="009A12B4">
      <w:pPr>
        <w:spacing w:after="0" w:line="280" w:lineRule="exact"/>
        <w:ind w:left="4" w:right="54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давать пояснения и возражения, в том числе в письменном виде;</w:t>
      </w:r>
    </w:p>
    <w:p w:rsidR="006616A2" w:rsidRDefault="006616A2" w:rsidP="009A12B4">
      <w:pPr>
        <w:spacing w:after="0" w:line="280" w:lineRule="exact"/>
        <w:ind w:left="4" w:right="54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получать и подавать любые документы, связанные с выполнением настоящего поручения;</w:t>
      </w:r>
    </w:p>
    <w:p w:rsidR="006616A2" w:rsidRDefault="006616A2" w:rsidP="009A12B4">
      <w:pPr>
        <w:spacing w:after="0" w:line="280" w:lineRule="exact"/>
        <w:ind w:left="4" w:right="54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оплачивать госпошлину и совершать иные необходимые действия.</w:t>
      </w:r>
    </w:p>
    <w:p w:rsidR="006616A2" w:rsidRPr="009C4857" w:rsidRDefault="006616A2" w:rsidP="009A12B4">
      <w:pPr>
        <w:shd w:val="clear" w:color="auto" w:fill="FFFFFF"/>
        <w:tabs>
          <w:tab w:val="left" w:pos="9214"/>
        </w:tabs>
        <w:spacing w:after="0" w:line="280" w:lineRule="exact"/>
        <w:ind w:left="4" w:right="54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Настоящая доверенность действительна с</w:t>
      </w:r>
      <w:r>
        <w:rPr>
          <w:rFonts w:ascii="Times New Roman" w:hAnsi="Times New Roman"/>
          <w:b/>
          <w:color w:val="FF0000"/>
          <w:sz w:val="20"/>
          <w:szCs w:val="20"/>
        </w:rPr>
        <w:t xml:space="preserve"> </w:t>
      </w:r>
      <w:r w:rsidRPr="009C4857">
        <w:rPr>
          <w:rFonts w:ascii="Times New Roman" w:hAnsi="Times New Roman"/>
          <w:sz w:val="20"/>
          <w:szCs w:val="20"/>
        </w:rPr>
        <w:t>«%dayNumber%» %monthNumber% %yearNumber% года по «</w:t>
      </w:r>
      <w:r w:rsidRPr="00CE211A">
        <w:rPr>
          <w:rFonts w:ascii="Times New Roman" w:hAnsi="Times New Roman"/>
          <w:sz w:val="20"/>
          <w:szCs w:val="20"/>
        </w:rPr>
        <w:t>%dayNumber3%</w:t>
      </w:r>
      <w:r w:rsidRPr="009C4857">
        <w:rPr>
          <w:rFonts w:ascii="Times New Roman" w:hAnsi="Times New Roman"/>
          <w:sz w:val="20"/>
          <w:szCs w:val="20"/>
        </w:rPr>
        <w:t>»</w:t>
      </w:r>
      <w:r w:rsidRPr="00CE211A">
        <w:rPr>
          <w:rFonts w:ascii="Times New Roman" w:hAnsi="Times New Roman"/>
          <w:sz w:val="20"/>
          <w:szCs w:val="20"/>
        </w:rPr>
        <w:t xml:space="preserve"> %monthNumber3% %yearNumber3% года</w:t>
      </w:r>
      <w:r w:rsidRPr="009C4857">
        <w:rPr>
          <w:rFonts w:ascii="Times New Roman" w:hAnsi="Times New Roman"/>
          <w:sz w:val="20"/>
          <w:szCs w:val="20"/>
        </w:rPr>
        <w:t>.</w:t>
      </w:r>
    </w:p>
    <w:p w:rsidR="006616A2" w:rsidRDefault="006616A2" w:rsidP="009A12B4">
      <w:pPr>
        <w:pStyle w:val="ConsPlusNormal"/>
        <w:widowControl/>
        <w:tabs>
          <w:tab w:val="left" w:pos="9214"/>
        </w:tabs>
        <w:spacing w:line="280" w:lineRule="exact"/>
        <w:ind w:left="4" w:right="5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Полномочия по настоящей доверенности не могут быть переданы другим лицам (передоверены).</w:t>
      </w:r>
    </w:p>
    <w:p w:rsidR="006616A2" w:rsidRDefault="006616A2" w:rsidP="009A12B4">
      <w:pPr>
        <w:pStyle w:val="ConsPlusNormal"/>
        <w:widowControl/>
        <w:tabs>
          <w:tab w:val="left" w:pos="9214"/>
        </w:tabs>
        <w:spacing w:line="280" w:lineRule="exact"/>
        <w:ind w:left="4" w:right="54" w:firstLine="567"/>
        <w:jc w:val="both"/>
        <w:rPr>
          <w:rFonts w:ascii="Times New Roman" w:hAnsi="Times New Roman" w:cs="Times New Roman"/>
        </w:rPr>
      </w:pPr>
    </w:p>
    <w:p w:rsidR="006616A2" w:rsidRPr="001D24FB" w:rsidRDefault="006616A2" w:rsidP="001D24FB">
      <w:pPr>
        <w:pStyle w:val="ConsPlusNormal"/>
        <w:widowControl/>
        <w:tabs>
          <w:tab w:val="left" w:pos="9214"/>
        </w:tabs>
        <w:spacing w:line="280" w:lineRule="exact"/>
        <w:ind w:left="4" w:right="54" w:firstLine="567"/>
        <w:jc w:val="both"/>
        <w:rPr>
          <w:rFonts w:ascii="Times New Roman" w:hAnsi="Times New Roman" w:cs="Times New Roman"/>
        </w:rPr>
      </w:pPr>
      <w:r w:rsidRPr="001D24FB">
        <w:rPr>
          <w:rFonts w:ascii="Times New Roman" w:hAnsi="Times New Roman" w:cs="Times New Roman"/>
        </w:rPr>
        <w:t>______________________       /</w:t>
      </w:r>
      <w:r w:rsidRPr="001D24FB">
        <w:rPr>
          <w:rFonts w:ascii="Times New Roman" w:hAnsi="Times New Roman" w:cs="Times New Roman"/>
          <w:b/>
        </w:rPr>
        <w:t>%fioClient%</w:t>
      </w:r>
      <w:r w:rsidRPr="001D24FB">
        <w:rPr>
          <w:rFonts w:ascii="Times New Roman" w:hAnsi="Times New Roman" w:cs="Times New Roman"/>
        </w:rPr>
        <w:t>/</w:t>
      </w:r>
    </w:p>
    <w:p w:rsidR="006616A2" w:rsidRDefault="006616A2" w:rsidP="009A12B4">
      <w:pPr>
        <w:shd w:val="clear" w:color="auto" w:fill="FFFFFF"/>
        <w:tabs>
          <w:tab w:val="left" w:pos="9214"/>
        </w:tabs>
        <w:spacing w:after="0" w:line="240" w:lineRule="auto"/>
        <w:ind w:left="4" w:right="54" w:firstLine="567"/>
        <w:jc w:val="right"/>
        <w:rPr>
          <w:rFonts w:ascii="Times New Roman" w:hAnsi="Times New Roman"/>
          <w:sz w:val="20"/>
          <w:szCs w:val="20"/>
        </w:rPr>
      </w:pPr>
    </w:p>
    <w:p w:rsidR="006616A2" w:rsidRDefault="006616A2"/>
    <w:sectPr w:rsidR="006616A2" w:rsidSect="00085A24">
      <w:pgSz w:w="11906" w:h="16838"/>
      <w:pgMar w:top="568" w:right="566" w:bottom="1134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2B4"/>
    <w:rsid w:val="00004594"/>
    <w:rsid w:val="0001363B"/>
    <w:rsid w:val="000314C6"/>
    <w:rsid w:val="00085A24"/>
    <w:rsid w:val="000864A8"/>
    <w:rsid w:val="0011706F"/>
    <w:rsid w:val="001403FD"/>
    <w:rsid w:val="001617EF"/>
    <w:rsid w:val="001D24FB"/>
    <w:rsid w:val="00232191"/>
    <w:rsid w:val="00240889"/>
    <w:rsid w:val="0026229E"/>
    <w:rsid w:val="002A4735"/>
    <w:rsid w:val="00394B4E"/>
    <w:rsid w:val="00394FBF"/>
    <w:rsid w:val="003E3452"/>
    <w:rsid w:val="004E1752"/>
    <w:rsid w:val="004E2197"/>
    <w:rsid w:val="00551E50"/>
    <w:rsid w:val="005A17CE"/>
    <w:rsid w:val="005F51B8"/>
    <w:rsid w:val="0064038F"/>
    <w:rsid w:val="006616A2"/>
    <w:rsid w:val="006A04F1"/>
    <w:rsid w:val="00762F03"/>
    <w:rsid w:val="008270CA"/>
    <w:rsid w:val="00836A63"/>
    <w:rsid w:val="008C0BF9"/>
    <w:rsid w:val="008D4619"/>
    <w:rsid w:val="00907796"/>
    <w:rsid w:val="00964EA5"/>
    <w:rsid w:val="0099441A"/>
    <w:rsid w:val="009A12B4"/>
    <w:rsid w:val="009A5D76"/>
    <w:rsid w:val="009C4857"/>
    <w:rsid w:val="00A1344D"/>
    <w:rsid w:val="00A20C46"/>
    <w:rsid w:val="00A47BF5"/>
    <w:rsid w:val="00AF5154"/>
    <w:rsid w:val="00C25D27"/>
    <w:rsid w:val="00C3495B"/>
    <w:rsid w:val="00C518F1"/>
    <w:rsid w:val="00C615FC"/>
    <w:rsid w:val="00CE211A"/>
    <w:rsid w:val="00D06D49"/>
    <w:rsid w:val="00D95BB3"/>
    <w:rsid w:val="00DC458C"/>
    <w:rsid w:val="00E214AA"/>
    <w:rsid w:val="00F67EBF"/>
    <w:rsid w:val="00FE6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2B4"/>
    <w:pPr>
      <w:suppressAutoHyphens/>
      <w:spacing w:after="200" w:line="276" w:lineRule="auto"/>
    </w:pPr>
    <w:rPr>
      <w:rFonts w:ascii="Calibri" w:hAnsi="Calibri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4">
    <w:name w:val="Основной шрифт абзаца4"/>
    <w:uiPriority w:val="99"/>
    <w:rsid w:val="009A12B4"/>
  </w:style>
  <w:style w:type="character" w:customStyle="1" w:styleId="3">
    <w:name w:val="Основной шрифт абзаца3"/>
    <w:uiPriority w:val="99"/>
    <w:rsid w:val="009A12B4"/>
  </w:style>
  <w:style w:type="paragraph" w:customStyle="1" w:styleId="ConsPlusNormal">
    <w:name w:val="ConsPlusNormal"/>
    <w:uiPriority w:val="99"/>
    <w:rsid w:val="009A12B4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character" w:customStyle="1" w:styleId="WW-Absatz-Standardschriftart1">
    <w:name w:val="WW-Absatz-Standardschriftart1"/>
    <w:uiPriority w:val="99"/>
    <w:rsid w:val="00C3495B"/>
  </w:style>
  <w:style w:type="character" w:customStyle="1" w:styleId="apple-style-span">
    <w:name w:val="apple-style-span"/>
    <w:basedOn w:val="DefaultParagraphFont"/>
    <w:uiPriority w:val="99"/>
    <w:rsid w:val="00762F0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295</Words>
  <Characters>1686</Characters>
  <Application>Microsoft Office Outlook</Application>
  <DocSecurity>0</DocSecurity>
  <Lines>0</Lines>
  <Paragraphs>0</Paragraphs>
  <ScaleCrop>false</ScaleCrop>
  <Company>ИТ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</dc:title>
  <dc:subject/>
  <dc:creator>ИТ</dc:creator>
  <cp:keywords/>
  <dc:description/>
  <cp:lastModifiedBy>Максим</cp:lastModifiedBy>
  <cp:revision>9</cp:revision>
  <dcterms:created xsi:type="dcterms:W3CDTF">2014-03-28T10:18:00Z</dcterms:created>
  <dcterms:modified xsi:type="dcterms:W3CDTF">2014-07-14T17:58:00Z</dcterms:modified>
</cp:coreProperties>
</file>