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51" w:rsidRDefault="003D4051">
      <w:pPr>
        <w:spacing w:after="40"/>
        <w:ind w:left="6096"/>
        <w:rPr>
          <w:sz w:val="16"/>
          <w:szCs w:val="16"/>
        </w:rPr>
      </w:pPr>
      <w:r>
        <w:rPr>
          <w:sz w:val="16"/>
          <w:szCs w:val="16"/>
        </w:rPr>
        <w:t>Унифицированная форма № КО-2</w:t>
      </w:r>
      <w:r>
        <w:rPr>
          <w:sz w:val="16"/>
          <w:szCs w:val="16"/>
        </w:rPr>
        <w:br/>
        <w:t>Утверждена постановлением Госкомстата</w:t>
      </w:r>
      <w:r w:rsidRPr="00E70E0A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 от 18.08.98 № 88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7371"/>
        <w:gridCol w:w="142"/>
        <w:gridCol w:w="425"/>
        <w:gridCol w:w="1134"/>
        <w:gridCol w:w="1701"/>
      </w:tblGrid>
      <w:tr w:rsidR="003D4051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</w:tr>
      <w:tr w:rsidR="003D4051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0310002</w:t>
            </w:r>
          </w:p>
        </w:tc>
      </w:tr>
      <w:tr w:rsidR="003D4051">
        <w:trPr>
          <w:gridBefore w:val="1"/>
          <w:wBefore w:w="28" w:type="dxa"/>
        </w:trPr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81112F" w:rsidRDefault="003D4051">
            <w:pPr>
              <w:jc w:val="center"/>
              <w:rPr>
                <w:b/>
                <w:sz w:val="16"/>
                <w:szCs w:val="16"/>
              </w:rPr>
            </w:pPr>
            <w:r w:rsidRPr="0081112F">
              <w:rPr>
                <w:b/>
                <w:sz w:val="16"/>
                <w:szCs w:val="16"/>
              </w:rPr>
              <w:t>%</w:t>
            </w:r>
            <w:r w:rsidRPr="0081112F">
              <w:rPr>
                <w:b/>
                <w:sz w:val="16"/>
                <w:szCs w:val="16"/>
                <w:lang w:val="en-US"/>
              </w:rPr>
              <w:t>org</w:t>
            </w:r>
            <w:r w:rsidRPr="0081112F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4051" w:rsidRPr="00961694" w:rsidRDefault="003D40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00498709</w:t>
            </w:r>
          </w:p>
        </w:tc>
      </w:tr>
      <w:tr w:rsidR="003D4051">
        <w:trPr>
          <w:gridBefore w:val="1"/>
          <w:wBefore w:w="28" w:type="dxa"/>
          <w:cantSplit/>
          <w:trHeight w:val="93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</w:tr>
      <w:tr w:rsidR="003D4051">
        <w:trPr>
          <w:gridBefore w:val="1"/>
          <w:wBefore w:w="28" w:type="dxa"/>
          <w:cantSplit/>
          <w:trHeight w:val="160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8E05BD" w:rsidRDefault="003D405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8E05BD">
              <w:rPr>
                <w:b/>
                <w:sz w:val="16"/>
                <w:szCs w:val="16"/>
                <w:lang w:val="en-US"/>
              </w:rPr>
              <w:t>%structname%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</w:tr>
      <w:tr w:rsidR="003D4051">
        <w:trPr>
          <w:gridBefore w:val="1"/>
          <w:wBefore w:w="28" w:type="dxa"/>
          <w:cantSplit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2"/>
                <w:szCs w:val="12"/>
              </w:rPr>
            </w:pPr>
          </w:p>
        </w:tc>
      </w:tr>
      <w:tr w:rsidR="003D4051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</w:tr>
      <w:tr w:rsidR="003D4051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Pr="00E70E0A" w:rsidRDefault="003D4051">
            <w:pPr>
              <w:ind w:right="454"/>
              <w:jc w:val="right"/>
              <w:rPr>
                <w:b/>
                <w:bCs/>
              </w:rPr>
            </w:pPr>
            <w:hyperlink r:id="rId6" w:history="1">
              <w:r w:rsidRPr="00E70E0A">
                <w:rPr>
                  <w:rStyle w:val="Hyperlink"/>
                  <w:b/>
                  <w:bCs/>
                  <w:color w:val="auto"/>
                  <w:u w:val="none"/>
                </w:rPr>
                <w:t>РАСХОДНЫЙ КАССОВЫЙ ОРДЕР</w:t>
              </w:r>
            </w:hyperlink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3D4051" w:rsidRPr="00264859" w:rsidRDefault="003D405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%num%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4051" w:rsidRDefault="003D40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  <w:r>
              <w:rPr>
                <w:b/>
                <w:bCs/>
                <w:lang w:val="en-US"/>
              </w:rPr>
              <w:t>date</w:t>
            </w:r>
            <w:r>
              <w:rPr>
                <w:b/>
                <w:bCs/>
              </w:rPr>
              <w:t>%</w:t>
            </w:r>
          </w:p>
        </w:tc>
      </w:tr>
    </w:tbl>
    <w:p w:rsidR="003D4051" w:rsidRDefault="003D4051">
      <w:pPr>
        <w:rPr>
          <w:sz w:val="10"/>
          <w:szCs w:val="1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985"/>
        <w:gridCol w:w="2126"/>
        <w:gridCol w:w="851"/>
        <w:gridCol w:w="1275"/>
        <w:gridCol w:w="1276"/>
        <w:gridCol w:w="851"/>
      </w:tblGrid>
      <w:tr w:rsidR="003D4051">
        <w:trPr>
          <w:cantSplit/>
        </w:trPr>
        <w:tc>
          <w:tcPr>
            <w:tcW w:w="6521" w:type="dxa"/>
            <w:gridSpan w:val="4"/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</w:t>
            </w:r>
            <w:r>
              <w:rPr>
                <w:sz w:val="16"/>
                <w:szCs w:val="16"/>
              </w:rPr>
              <w:softHyphen/>
              <w:t>ма,</w:t>
            </w:r>
            <w:r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1276" w:type="dxa"/>
            <w:vMerge w:val="restart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 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vMerge w:val="restart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</w:tr>
      <w:tr w:rsidR="003D4051">
        <w:trPr>
          <w:cantSplit/>
        </w:trPr>
        <w:tc>
          <w:tcPr>
            <w:tcW w:w="709" w:type="dxa"/>
            <w:tcBorders>
              <w:bottom w:val="nil"/>
            </w:tcBorders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 xml:space="preserve">го 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</w:t>
            </w:r>
            <w:r>
              <w:rPr>
                <w:sz w:val="16"/>
                <w:szCs w:val="16"/>
              </w:rPr>
              <w:br/>
              <w:t>счет, 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2126" w:type="dxa"/>
            <w:tcBorders>
              <w:bottom w:val="nil"/>
            </w:tcBorders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</w:tr>
      <w:tr w:rsidR="003D4051"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4051" w:rsidRPr="00A66947" w:rsidRDefault="003D40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%ka%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4051" w:rsidRPr="00A66947" w:rsidRDefault="003D40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%ca%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4051" w:rsidRPr="008E05BD" w:rsidRDefault="003D4051">
            <w:pPr>
              <w:jc w:val="center"/>
              <w:rPr>
                <w:sz w:val="16"/>
                <w:szCs w:val="16"/>
              </w:rPr>
            </w:pPr>
            <w:r w:rsidRPr="008A3974">
              <w:rPr>
                <w:b/>
                <w:sz w:val="16"/>
                <w:szCs w:val="16"/>
                <w:lang w:val="en-US"/>
              </w:rPr>
              <w:t>%summ%</w:t>
            </w:r>
            <w:r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</w:tr>
    </w:tbl>
    <w:p w:rsidR="003D4051" w:rsidRPr="00F10A3E" w:rsidRDefault="003D4051" w:rsidP="008A3974">
      <w:pPr>
        <w:spacing w:before="60"/>
        <w:rPr>
          <w:sz w:val="16"/>
          <w:szCs w:val="16"/>
          <w:lang w:val="en-US"/>
        </w:rPr>
      </w:pPr>
      <w:r>
        <w:rPr>
          <w:sz w:val="16"/>
          <w:szCs w:val="16"/>
        </w:rPr>
        <w:t>Выдать</w:t>
      </w:r>
      <w:r w:rsidRPr="00F10A3E">
        <w:rPr>
          <w:sz w:val="16"/>
          <w:szCs w:val="16"/>
          <w:lang w:val="en-US"/>
        </w:rPr>
        <w:t xml:space="preserve">  </w:t>
      </w:r>
    </w:p>
    <w:p w:rsidR="003D4051" w:rsidRDefault="003D4051">
      <w:pPr>
        <w:pBdr>
          <w:top w:val="single" w:sz="4" w:space="1" w:color="auto"/>
        </w:pBdr>
        <w:ind w:left="595"/>
        <w:jc w:val="center"/>
        <w:rPr>
          <w:sz w:val="12"/>
          <w:szCs w:val="12"/>
        </w:rPr>
      </w:pPr>
      <w:r>
        <w:rPr>
          <w:sz w:val="12"/>
          <w:szCs w:val="12"/>
        </w:rPr>
        <w:t>(фамилия, имя, отчество)</w:t>
      </w:r>
    </w:p>
    <w:p w:rsidR="003D4051" w:rsidRPr="00A66947" w:rsidRDefault="003D4051">
      <w:pPr>
        <w:rPr>
          <w:sz w:val="16"/>
          <w:szCs w:val="16"/>
        </w:rPr>
      </w:pPr>
      <w:r>
        <w:rPr>
          <w:sz w:val="16"/>
          <w:szCs w:val="16"/>
        </w:rPr>
        <w:t xml:space="preserve">Основание:  </w:t>
      </w:r>
      <w:r w:rsidRPr="00A66947">
        <w:rPr>
          <w:b/>
          <w:sz w:val="16"/>
          <w:szCs w:val="16"/>
        </w:rPr>
        <w:t>%</w:t>
      </w:r>
      <w:r w:rsidRPr="008A3974">
        <w:rPr>
          <w:b/>
          <w:sz w:val="16"/>
          <w:szCs w:val="16"/>
          <w:lang w:val="en-US"/>
        </w:rPr>
        <w:t>osn</w:t>
      </w:r>
      <w:r w:rsidRPr="00A66947">
        <w:rPr>
          <w:b/>
          <w:sz w:val="16"/>
          <w:szCs w:val="16"/>
        </w:rPr>
        <w:t>%</w:t>
      </w:r>
    </w:p>
    <w:p w:rsidR="003D4051" w:rsidRDefault="003D4051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3D4051" w:rsidRPr="001B5870" w:rsidRDefault="003D4051" w:rsidP="008A3974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Сумма  </w:t>
      </w:r>
      <w:r>
        <w:rPr>
          <w:b/>
          <w:sz w:val="16"/>
          <w:szCs w:val="16"/>
        </w:rPr>
        <w:t>%</w:t>
      </w:r>
      <w:r>
        <w:rPr>
          <w:b/>
          <w:sz w:val="16"/>
          <w:szCs w:val="16"/>
          <w:lang w:val="en-US"/>
        </w:rPr>
        <w:t>summString</w:t>
      </w:r>
      <w:r>
        <w:rPr>
          <w:b/>
          <w:sz w:val="16"/>
          <w:szCs w:val="16"/>
        </w:rPr>
        <w:t>%</w:t>
      </w:r>
      <w:r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</w:rPr>
        <w:t>рублей 00 коп.</w:t>
      </w:r>
    </w:p>
    <w:p w:rsidR="003D4051" w:rsidRDefault="003D4051">
      <w:pPr>
        <w:pBdr>
          <w:top w:val="single" w:sz="4" w:space="1" w:color="auto"/>
        </w:pBdr>
        <w:ind w:left="567"/>
        <w:jc w:val="center"/>
        <w:rPr>
          <w:sz w:val="12"/>
          <w:szCs w:val="12"/>
        </w:rPr>
      </w:pPr>
      <w:r>
        <w:rPr>
          <w:sz w:val="12"/>
          <w:szCs w:val="12"/>
        </w:rPr>
        <w:t>(прописью)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773"/>
      </w:tblGrid>
      <w:tr w:rsidR="003D4051" w:rsidTr="001B5870"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</w:tr>
    </w:tbl>
    <w:p w:rsidR="003D4051" w:rsidRDefault="003D4051">
      <w:pPr>
        <w:rPr>
          <w:sz w:val="16"/>
          <w:szCs w:val="16"/>
        </w:rPr>
      </w:pPr>
      <w:r>
        <w:rPr>
          <w:sz w:val="16"/>
          <w:szCs w:val="16"/>
        </w:rPr>
        <w:t xml:space="preserve">Приложение  </w:t>
      </w:r>
    </w:p>
    <w:p w:rsidR="003D4051" w:rsidRDefault="003D4051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3D4051" w:rsidRDefault="003D4051">
      <w:pPr>
        <w:rPr>
          <w:sz w:val="18"/>
          <w:szCs w:val="18"/>
        </w:rPr>
      </w:pPr>
    </w:p>
    <w:p w:rsidR="003D4051" w:rsidRDefault="003D4051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3D4051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38528A" w:rsidRDefault="003D40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%directorPosition%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%directorFIO%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3D4051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3D4051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2815CE" w:rsidRDefault="003D40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%accFIO%</w:t>
            </w:r>
          </w:p>
        </w:tc>
      </w:tr>
      <w:tr w:rsidR="003D4051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3D4051" w:rsidRPr="003F540A" w:rsidRDefault="003D4051" w:rsidP="003453F9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Получил  </w:t>
      </w:r>
    </w:p>
    <w:p w:rsidR="003D4051" w:rsidRDefault="003D4051">
      <w:pPr>
        <w:pBdr>
          <w:top w:val="single" w:sz="4" w:space="1" w:color="auto"/>
        </w:pBdr>
        <w:ind w:left="709"/>
        <w:jc w:val="center"/>
        <w:rPr>
          <w:sz w:val="12"/>
          <w:szCs w:val="12"/>
        </w:rPr>
      </w:pPr>
      <w:r>
        <w:rPr>
          <w:sz w:val="12"/>
          <w:szCs w:val="12"/>
        </w:rPr>
        <w:t>(сумма 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542"/>
        <w:gridCol w:w="1559"/>
        <w:gridCol w:w="567"/>
      </w:tblGrid>
      <w:tr w:rsidR="003D4051"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</w:tbl>
    <w:p w:rsidR="003D4051" w:rsidRDefault="003D4051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1842"/>
      </w:tblGrid>
      <w:tr w:rsidR="003D405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1029B1" w:rsidRDefault="003D4051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%monthNumber%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1029B1" w:rsidRDefault="003D4051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%yearNumber%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</w:tr>
    </w:tbl>
    <w:p w:rsidR="003D4051" w:rsidRDefault="003D4051">
      <w:pPr>
        <w:rPr>
          <w:sz w:val="16"/>
          <w:szCs w:val="16"/>
        </w:rPr>
      </w:pPr>
      <w:r>
        <w:rPr>
          <w:sz w:val="16"/>
          <w:szCs w:val="16"/>
        </w:rPr>
        <w:t xml:space="preserve">По  </w:t>
      </w:r>
    </w:p>
    <w:p w:rsidR="003D4051" w:rsidRDefault="003D4051">
      <w:pPr>
        <w:pBdr>
          <w:top w:val="single" w:sz="4" w:space="1" w:color="auto"/>
        </w:pBdr>
        <w:ind w:left="28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(наименование, номер, дата и место выдачи документа,</w:t>
      </w:r>
    </w:p>
    <w:p w:rsidR="003D4051" w:rsidRPr="00F10A3E" w:rsidRDefault="003D4051">
      <w:pPr>
        <w:rPr>
          <w:sz w:val="16"/>
          <w:szCs w:val="16"/>
          <w:lang w:val="en-US"/>
        </w:rPr>
      </w:pPr>
    </w:p>
    <w:p w:rsidR="003D4051" w:rsidRDefault="003D4051">
      <w:pPr>
        <w:pBdr>
          <w:top w:val="single" w:sz="4" w:space="1" w:color="auto"/>
        </w:pBdr>
        <w:jc w:val="center"/>
        <w:rPr>
          <w:sz w:val="12"/>
          <w:szCs w:val="12"/>
        </w:rPr>
      </w:pPr>
      <w:r>
        <w:rPr>
          <w:sz w:val="12"/>
          <w:szCs w:val="12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559"/>
        <w:gridCol w:w="283"/>
        <w:gridCol w:w="2552"/>
      </w:tblGrid>
      <w:tr w:rsidR="003D4051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051" w:rsidRPr="002815CE" w:rsidRDefault="003D40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%kassirFIO%</w:t>
            </w:r>
          </w:p>
        </w:tc>
      </w:tr>
      <w:tr w:rsidR="003D4051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051" w:rsidRDefault="003D405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3D4051" w:rsidRDefault="003D4051">
      <w:pPr>
        <w:rPr>
          <w:sz w:val="18"/>
          <w:szCs w:val="18"/>
        </w:rPr>
      </w:pPr>
    </w:p>
    <w:sectPr w:rsidR="003D4051" w:rsidSect="00257281">
      <w:pgSz w:w="11906" w:h="16838"/>
      <w:pgMar w:top="680" w:right="567" w:bottom="567" w:left="567" w:header="397" w:footer="709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051" w:rsidRDefault="003D4051">
      <w:r>
        <w:separator/>
      </w:r>
    </w:p>
  </w:endnote>
  <w:endnote w:type="continuationSeparator" w:id="0">
    <w:p w:rsidR="003D4051" w:rsidRDefault="003D4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051" w:rsidRDefault="003D4051">
      <w:r>
        <w:separator/>
      </w:r>
    </w:p>
  </w:footnote>
  <w:footnote w:type="continuationSeparator" w:id="0">
    <w:p w:rsidR="003D4051" w:rsidRDefault="003D40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E0A"/>
    <w:rsid w:val="00076460"/>
    <w:rsid w:val="000D255C"/>
    <w:rsid w:val="001029B1"/>
    <w:rsid w:val="00111991"/>
    <w:rsid w:val="00144D5A"/>
    <w:rsid w:val="0015705A"/>
    <w:rsid w:val="001A4057"/>
    <w:rsid w:val="001B5870"/>
    <w:rsid w:val="001D1A18"/>
    <w:rsid w:val="00257281"/>
    <w:rsid w:val="00264859"/>
    <w:rsid w:val="002769C8"/>
    <w:rsid w:val="002815CE"/>
    <w:rsid w:val="002A3BFC"/>
    <w:rsid w:val="002F2BD5"/>
    <w:rsid w:val="0032588F"/>
    <w:rsid w:val="00332578"/>
    <w:rsid w:val="003453F9"/>
    <w:rsid w:val="00350684"/>
    <w:rsid w:val="00350CE9"/>
    <w:rsid w:val="0038528A"/>
    <w:rsid w:val="00392562"/>
    <w:rsid w:val="003D4051"/>
    <w:rsid w:val="003D4C1F"/>
    <w:rsid w:val="003F540A"/>
    <w:rsid w:val="00451420"/>
    <w:rsid w:val="004758B7"/>
    <w:rsid w:val="004B74E9"/>
    <w:rsid w:val="004C5E1E"/>
    <w:rsid w:val="004D3C42"/>
    <w:rsid w:val="005059C7"/>
    <w:rsid w:val="00512FED"/>
    <w:rsid w:val="005C36F6"/>
    <w:rsid w:val="005E0B6A"/>
    <w:rsid w:val="00634579"/>
    <w:rsid w:val="006467D3"/>
    <w:rsid w:val="006F6101"/>
    <w:rsid w:val="00735EB1"/>
    <w:rsid w:val="007F1294"/>
    <w:rsid w:val="00800147"/>
    <w:rsid w:val="00810725"/>
    <w:rsid w:val="0081112F"/>
    <w:rsid w:val="008404DA"/>
    <w:rsid w:val="0087717B"/>
    <w:rsid w:val="008A3974"/>
    <w:rsid w:val="008E05BD"/>
    <w:rsid w:val="00910FE9"/>
    <w:rsid w:val="00957157"/>
    <w:rsid w:val="00961694"/>
    <w:rsid w:val="009B0B7D"/>
    <w:rsid w:val="009D4112"/>
    <w:rsid w:val="00A500AB"/>
    <w:rsid w:val="00A66947"/>
    <w:rsid w:val="00B372D2"/>
    <w:rsid w:val="00B47BDE"/>
    <w:rsid w:val="00B66890"/>
    <w:rsid w:val="00B715E9"/>
    <w:rsid w:val="00B82EFD"/>
    <w:rsid w:val="00B954B5"/>
    <w:rsid w:val="00BB135D"/>
    <w:rsid w:val="00BE7A79"/>
    <w:rsid w:val="00C15CED"/>
    <w:rsid w:val="00C33520"/>
    <w:rsid w:val="00C77EAE"/>
    <w:rsid w:val="00CF72F0"/>
    <w:rsid w:val="00D52639"/>
    <w:rsid w:val="00D85A69"/>
    <w:rsid w:val="00DF39BB"/>
    <w:rsid w:val="00E70E0A"/>
    <w:rsid w:val="00F10A3E"/>
    <w:rsid w:val="00F47FBA"/>
    <w:rsid w:val="00F54780"/>
    <w:rsid w:val="00F947C9"/>
    <w:rsid w:val="00FD1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9C8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69C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04D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2769C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04DA"/>
    <w:rPr>
      <w:rFonts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70E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404DA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E70E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rashodnyi-kassovyi-orde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164</Words>
  <Characters>937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Base>http://blanker.ru/doc/rashodnyi-kassovyi-order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Расходный кассовый ордер  по форме N КО-2</dc:title>
  <dc:subject/>
  <dc:creator>===</dc:creator>
  <cp:keywords/>
  <dc:description/>
  <cp:lastModifiedBy>Максим</cp:lastModifiedBy>
  <cp:revision>17</cp:revision>
  <cp:lastPrinted>2003-05-12T07:40:00Z</cp:lastPrinted>
  <dcterms:created xsi:type="dcterms:W3CDTF">2016-07-04T13:01:00Z</dcterms:created>
  <dcterms:modified xsi:type="dcterms:W3CDTF">2016-09-12T18:23:00Z</dcterms:modified>
</cp:coreProperties>
</file>