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051" w:rsidRPr="00CD6D75" w:rsidRDefault="00585051" w:rsidP="00D864E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Garamond" w:hAnsi="Garamond"/>
          <w:b/>
        </w:rPr>
        <w:t>Документы при открытии</w:t>
      </w:r>
    </w:p>
    <w:tbl>
      <w:tblPr>
        <w:tblW w:w="0" w:type="auto"/>
        <w:tblLayout w:type="fixed"/>
        <w:tblLook w:val="0000"/>
      </w:tblPr>
      <w:tblGrid>
        <w:gridCol w:w="5495"/>
        <w:gridCol w:w="4819"/>
      </w:tblGrid>
      <w:tr w:rsidR="00585051" w:rsidTr="00620719">
        <w:trPr>
          <w:trHeight w:val="315"/>
        </w:trPr>
        <w:tc>
          <w:tcPr>
            <w:tcW w:w="5495" w:type="dxa"/>
          </w:tcPr>
          <w:p w:rsidR="00585051" w:rsidRDefault="00585051" w:rsidP="00620719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bookmarkStart w:id="0" w:name="OLE_LINK3"/>
            <w:r>
              <w:rPr>
                <w:rFonts w:ascii="Times New Roman" w:hAnsi="Times New Roman" w:cs="Times New Roman"/>
              </w:rPr>
              <w:t>гор. %city%</w:t>
            </w:r>
          </w:p>
        </w:tc>
        <w:tc>
          <w:tcPr>
            <w:tcW w:w="4819" w:type="dxa"/>
          </w:tcPr>
          <w:p w:rsidR="00585051" w:rsidRPr="00B81836" w:rsidRDefault="00585051" w:rsidP="00620719">
            <w:pPr>
              <w:pStyle w:val="ConsPlusNormal"/>
              <w:widowControl/>
              <w:snapToGrid w:val="0"/>
              <w:ind w:right="54" w:firstLine="0"/>
              <w:jc w:val="right"/>
              <w:rPr>
                <w:rFonts w:ascii="Times New Roman" w:hAnsi="Times New Roman" w:cs="Times New Roman"/>
                <w:color w:val="FF0000"/>
              </w:rPr>
            </w:pPr>
            <w:bookmarkStart w:id="1" w:name="OLE_LINK1"/>
            <w:bookmarkStart w:id="2" w:name="OLE_LINK2"/>
            <w:r w:rsidRPr="003339D7">
              <w:rPr>
                <w:rFonts w:ascii="Times New Roman" w:hAnsi="Times New Roman" w:cs="Times New Roman"/>
              </w:rPr>
              <w:t>«%dayNumber%» %monthNumber% %yearNumber% года</w:t>
            </w:r>
            <w:bookmarkEnd w:id="1"/>
            <w:bookmarkEnd w:id="2"/>
          </w:p>
        </w:tc>
      </w:tr>
      <w:bookmarkEnd w:id="0"/>
    </w:tbl>
    <w:p w:rsidR="00585051" w:rsidRDefault="00585051" w:rsidP="00BB2401">
      <w:pPr>
        <w:rPr>
          <w:lang w:val="en-US"/>
        </w:rPr>
      </w:pPr>
    </w:p>
    <w:p w:rsidR="00585051" w:rsidRDefault="00585051" w:rsidP="00BB2401">
      <w:pPr>
        <w:rPr>
          <w:lang w:val="en-US"/>
        </w:rPr>
      </w:pPr>
    </w:p>
    <w:p w:rsidR="00585051" w:rsidRPr="00D2687E" w:rsidRDefault="00585051" w:rsidP="00BB2401">
      <w:pPr>
        <w:rPr>
          <w:lang w:val="en-US"/>
        </w:rPr>
      </w:pPr>
      <w:r>
        <w:rPr>
          <w:lang w:val="en-US"/>
        </w:rPr>
        <w:tab/>
        <w:t>%xDovString1%. %xDovString2%</w:t>
      </w:r>
    </w:p>
    <w:sectPr w:rsidR="00585051" w:rsidRPr="00D2687E" w:rsidSect="00B0755A">
      <w:pgSz w:w="11906" w:h="16838"/>
      <w:pgMar w:top="1134" w:right="56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3DF8"/>
    <w:multiLevelType w:val="hybridMultilevel"/>
    <w:tmpl w:val="40F41F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2116D1F"/>
    <w:multiLevelType w:val="hybridMultilevel"/>
    <w:tmpl w:val="234C9D1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5F52D07"/>
    <w:multiLevelType w:val="hybridMultilevel"/>
    <w:tmpl w:val="35D8F9AC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E2A0B0B"/>
    <w:multiLevelType w:val="hybridMultilevel"/>
    <w:tmpl w:val="8D0C8398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EB3"/>
    <w:rsid w:val="000414C3"/>
    <w:rsid w:val="0006251E"/>
    <w:rsid w:val="000E00A3"/>
    <w:rsid w:val="001065DA"/>
    <w:rsid w:val="00112873"/>
    <w:rsid w:val="001357F3"/>
    <w:rsid w:val="00151EDC"/>
    <w:rsid w:val="00181A8C"/>
    <w:rsid w:val="001B5507"/>
    <w:rsid w:val="001B637F"/>
    <w:rsid w:val="001C02C3"/>
    <w:rsid w:val="00203E84"/>
    <w:rsid w:val="00204400"/>
    <w:rsid w:val="002122CB"/>
    <w:rsid w:val="00214A7D"/>
    <w:rsid w:val="00236FA4"/>
    <w:rsid w:val="00237CCD"/>
    <w:rsid w:val="00266910"/>
    <w:rsid w:val="002B0341"/>
    <w:rsid w:val="002B2A90"/>
    <w:rsid w:val="002B64D9"/>
    <w:rsid w:val="002F7C21"/>
    <w:rsid w:val="003339D7"/>
    <w:rsid w:val="003452D4"/>
    <w:rsid w:val="00367818"/>
    <w:rsid w:val="00374881"/>
    <w:rsid w:val="00375275"/>
    <w:rsid w:val="003757F8"/>
    <w:rsid w:val="003A47A9"/>
    <w:rsid w:val="003B218E"/>
    <w:rsid w:val="003F48D7"/>
    <w:rsid w:val="0041512F"/>
    <w:rsid w:val="00435A2C"/>
    <w:rsid w:val="0044364E"/>
    <w:rsid w:val="004B4BFE"/>
    <w:rsid w:val="004E67E0"/>
    <w:rsid w:val="0055699E"/>
    <w:rsid w:val="00567E45"/>
    <w:rsid w:val="00571277"/>
    <w:rsid w:val="00585051"/>
    <w:rsid w:val="005A08BE"/>
    <w:rsid w:val="005A0BBE"/>
    <w:rsid w:val="005B38AB"/>
    <w:rsid w:val="005D5754"/>
    <w:rsid w:val="005F7BDB"/>
    <w:rsid w:val="00620719"/>
    <w:rsid w:val="006608F9"/>
    <w:rsid w:val="00664463"/>
    <w:rsid w:val="00682C96"/>
    <w:rsid w:val="006910D2"/>
    <w:rsid w:val="006B038A"/>
    <w:rsid w:val="006E3964"/>
    <w:rsid w:val="0071433E"/>
    <w:rsid w:val="0076369D"/>
    <w:rsid w:val="00791B78"/>
    <w:rsid w:val="007B3AEE"/>
    <w:rsid w:val="007B53B7"/>
    <w:rsid w:val="007C5BF2"/>
    <w:rsid w:val="007D692F"/>
    <w:rsid w:val="007D7E5A"/>
    <w:rsid w:val="00801A41"/>
    <w:rsid w:val="00807F53"/>
    <w:rsid w:val="00832B59"/>
    <w:rsid w:val="00835E54"/>
    <w:rsid w:val="00847C69"/>
    <w:rsid w:val="0085473B"/>
    <w:rsid w:val="00874580"/>
    <w:rsid w:val="0089281A"/>
    <w:rsid w:val="008D1E0B"/>
    <w:rsid w:val="008F0476"/>
    <w:rsid w:val="008F2141"/>
    <w:rsid w:val="0090645F"/>
    <w:rsid w:val="009144AE"/>
    <w:rsid w:val="00917463"/>
    <w:rsid w:val="0093381E"/>
    <w:rsid w:val="00944A8E"/>
    <w:rsid w:val="00972086"/>
    <w:rsid w:val="00981CA9"/>
    <w:rsid w:val="00990E0B"/>
    <w:rsid w:val="009C696E"/>
    <w:rsid w:val="009E33F8"/>
    <w:rsid w:val="009E7811"/>
    <w:rsid w:val="009F1CFE"/>
    <w:rsid w:val="00A16BCA"/>
    <w:rsid w:val="00A17D91"/>
    <w:rsid w:val="00A21292"/>
    <w:rsid w:val="00A31891"/>
    <w:rsid w:val="00A357EF"/>
    <w:rsid w:val="00A456AE"/>
    <w:rsid w:val="00AA3CAB"/>
    <w:rsid w:val="00AA78C2"/>
    <w:rsid w:val="00AB3E31"/>
    <w:rsid w:val="00AC1718"/>
    <w:rsid w:val="00AF422B"/>
    <w:rsid w:val="00B036AD"/>
    <w:rsid w:val="00B0755A"/>
    <w:rsid w:val="00B26621"/>
    <w:rsid w:val="00B4172F"/>
    <w:rsid w:val="00B44D7D"/>
    <w:rsid w:val="00B7722F"/>
    <w:rsid w:val="00B81836"/>
    <w:rsid w:val="00B9510E"/>
    <w:rsid w:val="00BB2401"/>
    <w:rsid w:val="00BC1B82"/>
    <w:rsid w:val="00BE374A"/>
    <w:rsid w:val="00BF6A16"/>
    <w:rsid w:val="00C032AE"/>
    <w:rsid w:val="00C04FF8"/>
    <w:rsid w:val="00C15E3D"/>
    <w:rsid w:val="00C40030"/>
    <w:rsid w:val="00C428E6"/>
    <w:rsid w:val="00C50293"/>
    <w:rsid w:val="00C53CE7"/>
    <w:rsid w:val="00C8297A"/>
    <w:rsid w:val="00CD6D75"/>
    <w:rsid w:val="00CE1A82"/>
    <w:rsid w:val="00CE7458"/>
    <w:rsid w:val="00CF757B"/>
    <w:rsid w:val="00D204C8"/>
    <w:rsid w:val="00D2687E"/>
    <w:rsid w:val="00D57972"/>
    <w:rsid w:val="00D65114"/>
    <w:rsid w:val="00D814C0"/>
    <w:rsid w:val="00D864EA"/>
    <w:rsid w:val="00D94CB1"/>
    <w:rsid w:val="00DB4DBB"/>
    <w:rsid w:val="00E17303"/>
    <w:rsid w:val="00E327CA"/>
    <w:rsid w:val="00E457A2"/>
    <w:rsid w:val="00E467EE"/>
    <w:rsid w:val="00E47A99"/>
    <w:rsid w:val="00E54050"/>
    <w:rsid w:val="00E55AA6"/>
    <w:rsid w:val="00EC5A0A"/>
    <w:rsid w:val="00EC6121"/>
    <w:rsid w:val="00EC7BEB"/>
    <w:rsid w:val="00EE5EA7"/>
    <w:rsid w:val="00F10BB1"/>
    <w:rsid w:val="00F32EB3"/>
    <w:rsid w:val="00F422BF"/>
    <w:rsid w:val="00F42851"/>
    <w:rsid w:val="00F43608"/>
    <w:rsid w:val="00F57BC5"/>
    <w:rsid w:val="00F63EB6"/>
    <w:rsid w:val="00F8186A"/>
    <w:rsid w:val="00F84FB9"/>
    <w:rsid w:val="00FC7DD4"/>
    <w:rsid w:val="00FF5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B3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32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32EB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1C0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02C3"/>
    <w:rPr>
      <w:rFonts w:ascii="Tahoma" w:hAnsi="Tahoma" w:cs="Tahoma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2B64D9"/>
    <w:pPr>
      <w:spacing w:after="0" w:line="240" w:lineRule="auto"/>
      <w:ind w:left="72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B64D9"/>
    <w:rPr>
      <w:rFonts w:cs="Times New Roman"/>
      <w:sz w:val="24"/>
      <w:lang w:val="ru-RU" w:eastAsia="ru-RU" w:bidi="ar-SA"/>
    </w:rPr>
  </w:style>
  <w:style w:type="paragraph" w:customStyle="1" w:styleId="ConsNormal">
    <w:name w:val="ConsNormal"/>
    <w:uiPriority w:val="99"/>
    <w:rsid w:val="00B0755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0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17</Words>
  <Characters>97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Milken</dc:creator>
  <cp:keywords/>
  <dc:description/>
  <cp:lastModifiedBy>Максим</cp:lastModifiedBy>
  <cp:revision>6</cp:revision>
  <cp:lastPrinted>2012-11-19T11:05:00Z</cp:lastPrinted>
  <dcterms:created xsi:type="dcterms:W3CDTF">2014-03-28T08:52:00Z</dcterms:created>
  <dcterms:modified xsi:type="dcterms:W3CDTF">2015-06-15T18:39:00Z</dcterms:modified>
</cp:coreProperties>
</file>