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8"/>
        <w:gridCol w:w="567"/>
        <w:gridCol w:w="242"/>
        <w:gridCol w:w="898"/>
        <w:gridCol w:w="287"/>
        <w:gridCol w:w="49"/>
        <w:gridCol w:w="379"/>
        <w:gridCol w:w="420"/>
        <w:gridCol w:w="1399"/>
        <w:gridCol w:w="181"/>
        <w:gridCol w:w="102"/>
        <w:gridCol w:w="469"/>
        <w:gridCol w:w="100"/>
        <w:gridCol w:w="143"/>
        <w:gridCol w:w="761"/>
        <w:gridCol w:w="41"/>
        <w:gridCol w:w="46"/>
        <w:gridCol w:w="338"/>
        <w:gridCol w:w="514"/>
        <w:gridCol w:w="425"/>
        <w:gridCol w:w="432"/>
        <w:gridCol w:w="278"/>
        <w:gridCol w:w="361"/>
        <w:gridCol w:w="1910"/>
      </w:tblGrid>
      <w:tr w:rsidR="004769E7" w:rsidRPr="00B91CEE" w:rsidTr="00B91CEE">
        <w:trPr>
          <w:trHeight w:val="1113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8"/>
                <w:szCs w:val="18"/>
              </w:rPr>
            </w:pPr>
            <w:r w:rsidRPr="00B91CEE">
              <w:rPr>
                <w:rFonts w:ascii="Arial" w:hAnsi="Arial" w:cs="Arial"/>
                <w:b/>
                <w:sz w:val="18"/>
                <w:szCs w:val="18"/>
              </w:rPr>
              <w:t xml:space="preserve">Приложение  № 1  к  договору 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r w:rsidRPr="00B91CEE">
              <w:rPr>
                <w:bCs/>
                <w:sz w:val="16"/>
                <w:szCs w:val="16"/>
              </w:rPr>
              <w:t xml:space="preserve">40779 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от             </w:t>
            </w:r>
            <w:r w:rsidRPr="00B91CEE">
              <w:rPr>
                <w:b/>
                <w:bCs/>
                <w:sz w:val="15"/>
                <w:szCs w:val="15"/>
              </w:rPr>
              <w:t>16.08.2017 г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1CEE">
              <w:rPr>
                <w:rFonts w:ascii="Arial" w:hAnsi="Arial" w:cs="Arial"/>
                <w:b/>
                <w:sz w:val="18"/>
                <w:szCs w:val="18"/>
              </w:rPr>
              <w:t>АКТ ПРИЕМА - ПЕРЕДАЧИ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транспортного средства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 г. Москва                                                                                                                                                                                                             </w:t>
            </w:r>
            <w:r w:rsidRPr="00B91CEE">
              <w:rPr>
                <w:b/>
                <w:bCs/>
                <w:sz w:val="15"/>
                <w:szCs w:val="15"/>
              </w:rPr>
              <w:t>16.08.2017 г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</w:tr>
      <w:tr w:rsidR="004769E7" w:rsidRPr="00B91CEE" w:rsidTr="00B91CEE">
        <w:trPr>
          <w:trHeight w:val="182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Транспортное средство </w:t>
            </w: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Автомобиль:</w:t>
            </w:r>
          </w:p>
        </w:tc>
        <w:tc>
          <w:tcPr>
            <w:tcW w:w="2379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sz w:val="16"/>
                <w:szCs w:val="16"/>
                <w:lang w:val="en-US"/>
              </w:rPr>
              <w:t>Hummer H2</w:t>
            </w:r>
          </w:p>
        </w:tc>
        <w:tc>
          <w:tcPr>
            <w:tcW w:w="1575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гос. номер:</w:t>
            </w:r>
          </w:p>
        </w:tc>
        <w:tc>
          <w:tcPr>
            <w:tcW w:w="4345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С266МС77</w:t>
            </w: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VIN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379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5"/>
                <w:szCs w:val="15"/>
              </w:rPr>
              <w:t>XWFGN238190000479</w:t>
            </w:r>
          </w:p>
        </w:tc>
        <w:tc>
          <w:tcPr>
            <w:tcW w:w="1575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год выпуска:</w:t>
            </w:r>
          </w:p>
        </w:tc>
        <w:tc>
          <w:tcPr>
            <w:tcW w:w="4345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2008</w:t>
            </w: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Двигатель:</w:t>
            </w:r>
          </w:p>
        </w:tc>
        <w:tc>
          <w:tcPr>
            <w:tcW w:w="2379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L92 29h101415</w:t>
            </w:r>
          </w:p>
        </w:tc>
        <w:tc>
          <w:tcPr>
            <w:tcW w:w="1575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цвет:</w:t>
            </w:r>
          </w:p>
        </w:tc>
        <w:tc>
          <w:tcPr>
            <w:tcW w:w="4345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Чёрный</w:t>
            </w: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Кузов:</w:t>
            </w:r>
          </w:p>
        </w:tc>
        <w:tc>
          <w:tcPr>
            <w:tcW w:w="2379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XWFGN238190000479</w:t>
            </w:r>
          </w:p>
        </w:tc>
        <w:tc>
          <w:tcPr>
            <w:tcW w:w="1575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шасси(рама):</w:t>
            </w:r>
          </w:p>
        </w:tc>
        <w:tc>
          <w:tcPr>
            <w:tcW w:w="4345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XWFGN238190000479</w:t>
            </w: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Свидетельство о регистрации:</w:t>
            </w:r>
          </w:p>
        </w:tc>
        <w:tc>
          <w:tcPr>
            <w:tcW w:w="2379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B91CEE">
              <w:rPr>
                <w:b/>
                <w:bCs/>
                <w:sz w:val="16"/>
                <w:szCs w:val="16"/>
              </w:rPr>
              <w:t>7729544340</w:t>
            </w:r>
          </w:p>
        </w:tc>
        <w:tc>
          <w:tcPr>
            <w:tcW w:w="1575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выдан:</w:t>
            </w:r>
          </w:p>
        </w:tc>
        <w:tc>
          <w:tcPr>
            <w:tcW w:w="4345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>МО ГИБДД ТНРЭР №4 ГУ МВД России по г. Москве</w:t>
            </w:r>
          </w:p>
        </w:tc>
      </w:tr>
      <w:tr w:rsidR="004769E7" w:rsidRPr="00B91CEE" w:rsidTr="00B91CEE">
        <w:trPr>
          <w:trHeight w:val="166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Паспорт транспортного средства:</w:t>
            </w:r>
          </w:p>
        </w:tc>
        <w:tc>
          <w:tcPr>
            <w:tcW w:w="2379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</w:rPr>
              <w:t xml:space="preserve"> </w:t>
            </w:r>
            <w:r w:rsidRPr="00B91CEE">
              <w:rPr>
                <w:b/>
                <w:bCs/>
                <w:lang w:val="en-US"/>
              </w:rPr>
              <w:t xml:space="preserve"> </w:t>
            </w:r>
            <w:r w:rsidRPr="00B91CEE">
              <w:rPr>
                <w:b/>
                <w:bCs/>
                <w:sz w:val="16"/>
                <w:szCs w:val="16"/>
              </w:rPr>
              <w:t>39МТ126810</w:t>
            </w:r>
          </w:p>
        </w:tc>
        <w:tc>
          <w:tcPr>
            <w:tcW w:w="1575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5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Дата передачи/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Date OUT</w:t>
            </w:r>
          </w:p>
        </w:tc>
        <w:tc>
          <w:tcPr>
            <w:tcW w:w="3193" w:type="dxa"/>
            <w:gridSpan w:val="8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5"/>
                <w:szCs w:val="15"/>
              </w:rPr>
              <w:t xml:space="preserve">16.08.2017 </w:t>
            </w:r>
          </w:p>
        </w:tc>
        <w:tc>
          <w:tcPr>
            <w:tcW w:w="3196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Дата возврата/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Date IN</w:t>
            </w:r>
          </w:p>
        </w:tc>
        <w:tc>
          <w:tcPr>
            <w:tcW w:w="191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3041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Время передачи/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Time OUT</w:t>
            </w:r>
          </w:p>
        </w:tc>
        <w:tc>
          <w:tcPr>
            <w:tcW w:w="3193" w:type="dxa"/>
            <w:gridSpan w:val="8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b/>
                <w:bCs/>
                <w:sz w:val="16"/>
                <w:szCs w:val="16"/>
              </w:rPr>
              <w:t xml:space="preserve">16:30      </w:t>
            </w:r>
          </w:p>
        </w:tc>
        <w:tc>
          <w:tcPr>
            <w:tcW w:w="3196" w:type="dxa"/>
            <w:gridSpan w:val="9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Время возврата 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Time IN</w:t>
            </w:r>
          </w:p>
        </w:tc>
        <w:tc>
          <w:tcPr>
            <w:tcW w:w="191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Состояние автомобиля</w:t>
            </w:r>
          </w:p>
        </w:tc>
      </w:tr>
      <w:tr w:rsidR="004769E7" w:rsidRPr="00B91CEE" w:rsidTr="00B91CEE">
        <w:trPr>
          <w:trHeight w:val="182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Обозначение повреждений</w:t>
            </w:r>
          </w:p>
        </w:tc>
      </w:tr>
      <w:tr w:rsidR="004769E7" w:rsidRPr="00B91CEE" w:rsidTr="00B91CEE">
        <w:trPr>
          <w:trHeight w:val="182"/>
        </w:trPr>
        <w:tc>
          <w:tcPr>
            <w:tcW w:w="1807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i/>
                <w:sz w:val="16"/>
                <w:szCs w:val="16"/>
              </w:rPr>
              <w:t>С</w:t>
            </w:r>
          </w:p>
        </w:tc>
        <w:tc>
          <w:tcPr>
            <w:tcW w:w="9533" w:type="dxa"/>
            <w:gridSpan w:val="21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Царапина, скол 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interior  damage</w:t>
            </w:r>
          </w:p>
        </w:tc>
      </w:tr>
      <w:tr w:rsidR="004769E7" w:rsidRPr="00B91CEE" w:rsidTr="00B91CEE">
        <w:trPr>
          <w:trHeight w:val="182"/>
        </w:trPr>
        <w:tc>
          <w:tcPr>
            <w:tcW w:w="1807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both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P         </w:t>
            </w:r>
          </w:p>
        </w:tc>
        <w:tc>
          <w:tcPr>
            <w:tcW w:w="9533" w:type="dxa"/>
            <w:gridSpan w:val="21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Повреждение/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Damage</w:t>
            </w:r>
          </w:p>
        </w:tc>
      </w:tr>
      <w:tr w:rsidR="004769E7" w:rsidRPr="00B91CEE" w:rsidTr="00B91CEE">
        <w:trPr>
          <w:trHeight w:val="182"/>
        </w:trPr>
        <w:tc>
          <w:tcPr>
            <w:tcW w:w="1807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V</w:t>
            </w:r>
          </w:p>
        </w:tc>
        <w:tc>
          <w:tcPr>
            <w:tcW w:w="9533" w:type="dxa"/>
            <w:gridSpan w:val="21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Вмятина/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Dent</w:t>
            </w:r>
          </w:p>
        </w:tc>
      </w:tr>
      <w:tr w:rsidR="004769E7" w:rsidRPr="00B91CEE" w:rsidTr="00B91CEE">
        <w:trPr>
          <w:trHeight w:val="182"/>
        </w:trPr>
        <w:tc>
          <w:tcPr>
            <w:tcW w:w="1807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A</w:t>
            </w:r>
          </w:p>
        </w:tc>
        <w:tc>
          <w:tcPr>
            <w:tcW w:w="9533" w:type="dxa"/>
            <w:gridSpan w:val="21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Повреждение салона/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interior damage</w:t>
            </w:r>
          </w:p>
        </w:tc>
      </w:tr>
      <w:tr w:rsidR="004769E7" w:rsidRPr="00B91CEE" w:rsidTr="00B91CEE">
        <w:trPr>
          <w:trHeight w:val="182"/>
        </w:trPr>
        <w:tc>
          <w:tcPr>
            <w:tcW w:w="1807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O</w:t>
            </w:r>
          </w:p>
        </w:tc>
        <w:tc>
          <w:tcPr>
            <w:tcW w:w="9533" w:type="dxa"/>
            <w:gridSpan w:val="21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Отсутствие</w:t>
            </w:r>
          </w:p>
        </w:tc>
      </w:tr>
      <w:tr w:rsidR="004769E7" w:rsidRPr="00B91CEE" w:rsidTr="00B91CEE">
        <w:trPr>
          <w:trHeight w:val="182"/>
        </w:trPr>
        <w:tc>
          <w:tcPr>
            <w:tcW w:w="1807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533" w:type="dxa"/>
            <w:gridSpan w:val="21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tabs>
                <w:tab w:val="left" w:pos="1830"/>
              </w:tabs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ОБНАРУЖЕННЫЕ ПОВРЕЖДЕНИЯ/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The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found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damages</w:t>
            </w:r>
          </w:p>
        </w:tc>
      </w:tr>
      <w:tr w:rsidR="004769E7" w:rsidRPr="00B91CEE" w:rsidTr="00B91CEE">
        <w:trPr>
          <w:trHeight w:val="182"/>
        </w:trPr>
        <w:tc>
          <w:tcPr>
            <w:tcW w:w="5522" w:type="dxa"/>
            <w:gridSpan w:val="11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Передача/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Out</w:t>
            </w:r>
          </w:p>
        </w:tc>
        <w:tc>
          <w:tcPr>
            <w:tcW w:w="5818" w:type="dxa"/>
            <w:gridSpan w:val="13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Возврат/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In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Решетка радиатора отслоение хрома у левой фары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</w:t>
            </w: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Решетка радиатора отслоение хрома у левой фары</w:t>
            </w:r>
          </w:p>
        </w:tc>
      </w:tr>
      <w:tr w:rsidR="004769E7" w:rsidRPr="00B91CEE" w:rsidTr="00B91CEE">
        <w:trPr>
          <w:trHeight w:val="166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Рейлинг задний правый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</w:t>
            </w: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Рейлинг задний правый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с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Бампер задний по центру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с</w:t>
            </w: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Бампер задний по центру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Дверь передняя левая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Дверь передняя левая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V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Дверь зад.прав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V</w:t>
            </w: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Дверь зад.прав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V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Подножка правая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V</w:t>
            </w: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Подножка правая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Стоимость при повреждении или утере:</w:t>
            </w: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20000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Шина колеса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7000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Повреждение ЛКП (под окрас)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1000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Полировка 1 элемента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15000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Лобовое стекло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8000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Ремонт до 10% деформ. от общей площади элемента+окрас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Капот/крыша окрас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10000</w:t>
            </w: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spacing w:val="-2"/>
                <w:sz w:val="16"/>
                <w:szCs w:val="16"/>
                <w:lang w:val="en-US"/>
              </w:rPr>
              <w:t>Утеря ключа</w:t>
            </w: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66"/>
        </w:trPr>
        <w:tc>
          <w:tcPr>
            <w:tcW w:w="998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4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8" w:type="dxa"/>
            <w:gridSpan w:val="7"/>
            <w:tcBorders>
              <w:bottom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8359" w:type="dxa"/>
            <w:gridSpan w:val="20"/>
            <w:tcBorders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Комплектация автомобиля 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Vehicle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package</w:t>
            </w:r>
          </w:p>
        </w:tc>
        <w:tc>
          <w:tcPr>
            <w:tcW w:w="2981" w:type="dxa"/>
            <w:gridSpan w:val="4"/>
            <w:tcBorders>
              <w:lef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left="102"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Информация  об автомобиле</w:t>
            </w:r>
          </w:p>
        </w:tc>
      </w:tr>
      <w:tr w:rsidR="004769E7" w:rsidRPr="00B91CEE" w:rsidTr="00B91CEE">
        <w:trPr>
          <w:trHeight w:val="182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СТС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Домкрат</w:t>
            </w: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Топливный бак-121л, АИ-92</w:t>
            </w:r>
          </w:p>
        </w:tc>
      </w:tr>
      <w:tr w:rsidR="004769E7" w:rsidRPr="00B91CEE" w:rsidTr="00B91CEE">
        <w:trPr>
          <w:trHeight w:val="166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Полис ОСАГО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Балонный ключ</w:t>
            </w: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Моторное масло GM 5W-30</w:t>
            </w:r>
          </w:p>
        </w:tc>
      </w:tr>
      <w:tr w:rsidR="004769E7" w:rsidRPr="00B91CEE" w:rsidTr="00B91CEE">
        <w:trPr>
          <w:trHeight w:val="182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Руководство по эксплуатации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Съемный фаркоп</w:t>
            </w: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Антифриз красный</w:t>
            </w:r>
          </w:p>
        </w:tc>
      </w:tr>
      <w:tr w:rsidR="004769E7" w:rsidRPr="00B91CEE" w:rsidTr="00B91CEE">
        <w:trPr>
          <w:trHeight w:val="182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Ключ зажигание с брелоком сигнализации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Запасное колесо</w:t>
            </w: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Коврики 4шт.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Шланг для компрессора</w:t>
            </w: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Прикуриватель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182"/>
        </w:trPr>
        <w:tc>
          <w:tcPr>
            <w:tcW w:w="2992" w:type="dxa"/>
            <w:gridSpan w:val="5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Набор автомобилиста</w:t>
            </w:r>
          </w:p>
        </w:tc>
        <w:tc>
          <w:tcPr>
            <w:tcW w:w="428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+</w:t>
            </w:r>
          </w:p>
        </w:tc>
        <w:tc>
          <w:tcPr>
            <w:tcW w:w="420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80" w:type="dxa"/>
            <w:gridSpan w:val="10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14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981" w:type="dxa"/>
            <w:gridSpan w:val="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70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*</w:t>
            </w:r>
            <w:r w:rsidRPr="00B91CEE">
              <w:rPr>
                <w:rFonts w:ascii="Arial" w:hAnsi="Arial" w:cs="Arial"/>
                <w:b/>
                <w:sz w:val="12"/>
                <w:szCs w:val="12"/>
              </w:rPr>
              <w:t>боковые порезы и грыжи на шине, ремонту не подлежат.</w:t>
            </w:r>
          </w:p>
        </w:tc>
      </w:tr>
      <w:tr w:rsidR="004769E7" w:rsidRPr="00B91CEE" w:rsidTr="00B91CEE">
        <w:trPr>
          <w:trHeight w:val="182"/>
        </w:trPr>
        <w:tc>
          <w:tcPr>
            <w:tcW w:w="7036" w:type="dxa"/>
            <w:gridSpan w:val="16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Внешний вид автомобиля </w:t>
            </w:r>
          </w:p>
        </w:tc>
        <w:tc>
          <w:tcPr>
            <w:tcW w:w="4304" w:type="dxa"/>
            <w:gridSpan w:val="8"/>
          </w:tcPr>
          <w:p w:rsidR="004769E7" w:rsidRPr="00B91CEE" w:rsidRDefault="004769E7" w:rsidP="00B91CEE">
            <w:pPr>
              <w:tabs>
                <w:tab w:val="left" w:pos="1140"/>
                <w:tab w:val="center" w:pos="2112"/>
              </w:tabs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ab/>
              <w:t>Показания спидометра</w:t>
            </w:r>
          </w:p>
        </w:tc>
      </w:tr>
      <w:tr w:rsidR="004769E7" w:rsidRPr="00B91CEE" w:rsidTr="00B91CEE">
        <w:trPr>
          <w:trHeight w:val="491"/>
        </w:trPr>
        <w:tc>
          <w:tcPr>
            <w:tcW w:w="1565" w:type="dxa"/>
            <w:gridSpan w:val="2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Передача/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OUT</w:t>
            </w:r>
          </w:p>
        </w:tc>
        <w:tc>
          <w:tcPr>
            <w:tcW w:w="1140" w:type="dxa"/>
            <w:gridSpan w:val="2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КУЗОВ</w:t>
            </w:r>
          </w:p>
        </w:tc>
        <w:tc>
          <w:tcPr>
            <w:tcW w:w="1135" w:type="dxa"/>
            <w:gridSpan w:val="4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САЛОН</w:t>
            </w:r>
          </w:p>
        </w:tc>
        <w:tc>
          <w:tcPr>
            <w:tcW w:w="1399" w:type="dxa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Прием 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In</w:t>
            </w:r>
          </w:p>
        </w:tc>
        <w:tc>
          <w:tcPr>
            <w:tcW w:w="852" w:type="dxa"/>
            <w:gridSpan w:val="4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КУЗОВ</w:t>
            </w:r>
          </w:p>
        </w:tc>
        <w:tc>
          <w:tcPr>
            <w:tcW w:w="945" w:type="dxa"/>
            <w:gridSpan w:val="3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САЛОН</w:t>
            </w:r>
          </w:p>
        </w:tc>
        <w:tc>
          <w:tcPr>
            <w:tcW w:w="2033" w:type="dxa"/>
            <w:gridSpan w:val="6"/>
            <w:vAlign w:val="center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Передача / О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ut</w:t>
            </w:r>
          </w:p>
        </w:tc>
        <w:tc>
          <w:tcPr>
            <w:tcW w:w="2271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541"/>
        </w:trPr>
        <w:tc>
          <w:tcPr>
            <w:tcW w:w="1565" w:type="dxa"/>
            <w:gridSpan w:val="2"/>
            <w:vMerge w:val="restart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20"/>
                <w:szCs w:val="20"/>
              </w:rPr>
            </w:pPr>
            <w:r w:rsidRPr="00B91CEE">
              <w:rPr>
                <w:rFonts w:ascii="Arial" w:hAnsi="Arial" w:cs="Arial"/>
                <w:b/>
                <w:sz w:val="20"/>
                <w:szCs w:val="20"/>
              </w:rPr>
              <w:t>Чистый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 w:val="restart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      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        +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1135" w:type="dxa"/>
            <w:gridSpan w:val="4"/>
            <w:vMerge w:val="restart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        +</w:t>
            </w:r>
          </w:p>
        </w:tc>
        <w:tc>
          <w:tcPr>
            <w:tcW w:w="1399" w:type="dxa"/>
            <w:vMerge w:val="restart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20"/>
                <w:szCs w:val="20"/>
              </w:rPr>
            </w:pPr>
            <w:r w:rsidRPr="00B91CEE">
              <w:rPr>
                <w:rFonts w:ascii="Arial" w:hAnsi="Arial" w:cs="Arial"/>
                <w:b/>
                <w:sz w:val="20"/>
                <w:szCs w:val="20"/>
              </w:rPr>
              <w:t>Чистый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vMerge w:val="restart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  <w:gridSpan w:val="3"/>
            <w:vMerge w:val="restart"/>
            <w:tcBorders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33" w:type="dxa"/>
            <w:gridSpan w:val="6"/>
            <w:tcBorders>
              <w:lef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Прием/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In</w:t>
            </w:r>
          </w:p>
        </w:tc>
        <w:tc>
          <w:tcPr>
            <w:tcW w:w="2271" w:type="dxa"/>
            <w:gridSpan w:val="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225"/>
        </w:trPr>
        <w:tc>
          <w:tcPr>
            <w:tcW w:w="1565" w:type="dxa"/>
            <w:gridSpan w:val="2"/>
            <w:vMerge/>
            <w:tcBorders>
              <w:bottom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  <w:tcBorders>
              <w:bottom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vMerge/>
            <w:tcBorders>
              <w:bottom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430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Бензин/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Gasoline</w:t>
            </w:r>
          </w:p>
        </w:tc>
      </w:tr>
      <w:tr w:rsidR="004769E7" w:rsidRPr="00B91CEE" w:rsidTr="00B91CEE">
        <w:trPr>
          <w:trHeight w:val="378"/>
        </w:trPr>
        <w:tc>
          <w:tcPr>
            <w:tcW w:w="1565" w:type="dxa"/>
            <w:gridSpan w:val="2"/>
            <w:vMerge w:val="restart"/>
            <w:tcBorders>
              <w:top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20"/>
                <w:szCs w:val="20"/>
              </w:rPr>
              <w:t>Грязный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gridSpan w:val="4"/>
            <w:vMerge w:val="restart"/>
            <w:tcBorders>
              <w:top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20"/>
                <w:szCs w:val="20"/>
              </w:rPr>
              <w:t>Грязный</w:t>
            </w:r>
          </w:p>
        </w:tc>
        <w:tc>
          <w:tcPr>
            <w:tcW w:w="852" w:type="dxa"/>
            <w:gridSpan w:val="4"/>
            <w:vMerge w:val="restart"/>
            <w:tcBorders>
              <w:top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Передача/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Out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9E7" w:rsidRPr="00B91CEE" w:rsidTr="00B91CEE">
        <w:trPr>
          <w:trHeight w:val="517"/>
        </w:trPr>
        <w:tc>
          <w:tcPr>
            <w:tcW w:w="1565" w:type="dxa"/>
            <w:gridSpan w:val="2"/>
            <w:vMerge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gridSpan w:val="4"/>
            <w:vMerge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399" w:type="dxa"/>
            <w:vMerge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vMerge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945" w:type="dxa"/>
            <w:gridSpan w:val="3"/>
            <w:vMerge/>
            <w:tcBorders>
              <w:righ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Прием/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In</w:t>
            </w:r>
          </w:p>
        </w:tc>
        <w:tc>
          <w:tcPr>
            <w:tcW w:w="2549" w:type="dxa"/>
            <w:gridSpan w:val="3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70"/>
        </w:trPr>
        <w:tc>
          <w:tcPr>
            <w:tcW w:w="11340" w:type="dxa"/>
            <w:gridSpan w:val="24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4769E7" w:rsidRPr="00B91CEE" w:rsidTr="00B91CEE">
        <w:trPr>
          <w:trHeight w:val="3176"/>
        </w:trPr>
        <w:tc>
          <w:tcPr>
            <w:tcW w:w="5991" w:type="dxa"/>
            <w:gridSpan w:val="1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ПЕРЕДАЧА 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OUT</w:t>
            </w: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Автомобиль сдал ___________________ М.П.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Автомобиль принял ______________/                              /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20"/>
                <w:szCs w:val="20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Фактическое время и дата передачи </w:t>
            </w:r>
            <w:r w:rsidRPr="00B91CEE">
              <w:rPr>
                <w:b/>
                <w:bCs/>
                <w:sz w:val="20"/>
                <w:szCs w:val="20"/>
              </w:rPr>
              <w:t>16.08.2017 г</w:t>
            </w:r>
            <w:r w:rsidRPr="00B91CE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349" w:type="dxa"/>
            <w:gridSpan w:val="12"/>
          </w:tcPr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 xml:space="preserve">ПРИЕМ / </w:t>
            </w:r>
            <w:r w:rsidRPr="00B91CEE">
              <w:rPr>
                <w:rFonts w:ascii="Arial" w:hAnsi="Arial" w:cs="Arial"/>
                <w:b/>
                <w:sz w:val="16"/>
                <w:szCs w:val="16"/>
                <w:lang w:val="en-US"/>
              </w:rPr>
              <w:t>IN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Автомобиль сдал________________/                            /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Автомобиль принял __________________  М.П.</w:t>
            </w: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9E7" w:rsidRPr="00B91CEE" w:rsidRDefault="004769E7" w:rsidP="00B91CEE">
            <w:pPr>
              <w:spacing w:after="0" w:line="240" w:lineRule="auto"/>
              <w:ind w:right="-140"/>
              <w:rPr>
                <w:rFonts w:ascii="Arial" w:hAnsi="Arial" w:cs="Arial"/>
                <w:b/>
                <w:sz w:val="20"/>
                <w:szCs w:val="20"/>
              </w:rPr>
            </w:pPr>
            <w:r w:rsidRPr="00B91CEE">
              <w:rPr>
                <w:rFonts w:ascii="Arial" w:hAnsi="Arial" w:cs="Arial"/>
                <w:b/>
                <w:sz w:val="16"/>
                <w:szCs w:val="16"/>
              </w:rPr>
              <w:t>Фактическое время и место передачи «__»____________2017г.</w:t>
            </w:r>
          </w:p>
        </w:tc>
      </w:tr>
    </w:tbl>
    <w:p w:rsidR="004769E7" w:rsidRDefault="004769E7" w:rsidP="00F46A22">
      <w:pPr>
        <w:ind w:right="-140"/>
        <w:rPr>
          <w:rFonts w:ascii="Arial" w:hAnsi="Arial" w:cs="Arial"/>
          <w:b/>
          <w:sz w:val="16"/>
          <w:szCs w:val="16"/>
        </w:rPr>
      </w:pPr>
    </w:p>
    <w:p w:rsidR="004769E7" w:rsidRDefault="004769E7" w:rsidP="003519FE">
      <w:pPr>
        <w:jc w:val="center"/>
        <w:rPr>
          <w:sz w:val="20"/>
          <w:szCs w:val="20"/>
        </w:rPr>
      </w:pPr>
    </w:p>
    <w:p w:rsidR="004769E7" w:rsidRPr="0007685B" w:rsidRDefault="004769E7" w:rsidP="003519FE">
      <w:pPr>
        <w:jc w:val="center"/>
        <w:rPr>
          <w:sz w:val="20"/>
          <w:szCs w:val="20"/>
        </w:rPr>
      </w:pPr>
    </w:p>
    <w:p w:rsidR="004769E7" w:rsidRDefault="004769E7" w:rsidP="003519FE">
      <w:pPr>
        <w:jc w:val="center"/>
        <w:rPr>
          <w:sz w:val="20"/>
          <w:szCs w:val="20"/>
        </w:rPr>
      </w:pPr>
      <w:r>
        <w:rPr>
          <w:sz w:val="20"/>
          <w:szCs w:val="20"/>
        </w:rPr>
        <w:t>Замечания по техническому состоянию автомобиля, примечания.</w:t>
      </w:r>
    </w:p>
    <w:p w:rsidR="004769E7" w:rsidRDefault="004769E7" w:rsidP="003519FE"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769E7" w:rsidRPr="0097408F" w:rsidRDefault="004769E7" w:rsidP="0097408F">
      <w:pPr>
        <w:jc w:val="center"/>
        <w:rPr>
          <w:sz w:val="20"/>
          <w:szCs w:val="20"/>
          <w:u w:val="single"/>
        </w:rPr>
      </w:pPr>
      <w:r w:rsidRPr="0097408F">
        <w:rPr>
          <w:sz w:val="20"/>
          <w:szCs w:val="20"/>
        </w:rPr>
        <w:t>Тестовая поездка выполнена, замечаний нет</w:t>
      </w:r>
      <w:r>
        <w:rPr>
          <w:sz w:val="20"/>
          <w:szCs w:val="20"/>
          <w:u w:val="single"/>
        </w:rPr>
        <w:t>______________</w:t>
      </w:r>
      <w:r w:rsidRPr="0097408F">
        <w:rPr>
          <w:sz w:val="20"/>
          <w:szCs w:val="20"/>
        </w:rPr>
        <w:t>(подпись)</w:t>
      </w:r>
    </w:p>
    <w:p w:rsidR="004769E7" w:rsidRDefault="004769E7" w:rsidP="003519FE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769E7" w:rsidRDefault="004769E7" w:rsidP="003519FE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0768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Выдача:</w:t>
      </w:r>
      <w:r>
        <w:rPr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ab/>
        <w:t xml:space="preserve">                         ДАТА, время_________________________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3"/>
        <w:gridCol w:w="425"/>
        <w:gridCol w:w="2835"/>
        <w:gridCol w:w="1418"/>
        <w:gridCol w:w="3402"/>
        <w:gridCol w:w="992"/>
      </w:tblGrid>
      <w:tr w:rsidR="004769E7" w:rsidRPr="00B91CEE" w:rsidTr="00DB3D3E">
        <w:tc>
          <w:tcPr>
            <w:tcW w:w="184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Давление в шинах</w:t>
            </w:r>
          </w:p>
        </w:tc>
        <w:tc>
          <w:tcPr>
            <w:tcW w:w="425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Марка бенз, емкость бака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Проверка комплектации по списку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trHeight w:val="168"/>
        </w:trPr>
        <w:tc>
          <w:tcPr>
            <w:tcW w:w="184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  <w:lang w:val="en-US"/>
              </w:rPr>
              <w:t>C</w:t>
            </w:r>
            <w:r w:rsidRPr="00B91CEE">
              <w:rPr>
                <w:sz w:val="16"/>
                <w:szCs w:val="16"/>
              </w:rPr>
              <w:t>ветовые приборы</w:t>
            </w:r>
          </w:p>
        </w:tc>
        <w:tc>
          <w:tcPr>
            <w:tcW w:w="425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Откр. бака, капота, бачка омыв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tabs>
                <w:tab w:val="left" w:pos="63"/>
              </w:tabs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Проверка повреждений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c>
          <w:tcPr>
            <w:tcW w:w="184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Звуковой сигнал</w:t>
            </w:r>
          </w:p>
        </w:tc>
        <w:tc>
          <w:tcPr>
            <w:tcW w:w="425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4769E7" w:rsidRPr="00B91CEE" w:rsidRDefault="004769E7" w:rsidP="00DB3D3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Отк/закр багажника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tabs>
                <w:tab w:val="left" w:pos="63"/>
              </w:tabs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Пробег и уровень топлива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4769E7" w:rsidRDefault="004769E7" w:rsidP="003519FE">
      <w:pPr>
        <w:rPr>
          <w:sz w:val="16"/>
          <w:szCs w:val="16"/>
        </w:rPr>
      </w:pPr>
      <w:r>
        <w:rPr>
          <w:sz w:val="16"/>
          <w:szCs w:val="16"/>
        </w:rPr>
        <w:t xml:space="preserve">     Нюансы: Магнитола, пульты, метки, наушники, подогрев руля, как работает сигнализация(метки),</w:t>
      </w:r>
    </w:p>
    <w:p w:rsidR="004769E7" w:rsidRDefault="004769E7" w:rsidP="003519FE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0768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Прием:</w:t>
      </w:r>
      <w:r>
        <w:rPr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                                      ДАТА, время_________________________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  <w:gridCol w:w="1418"/>
        <w:gridCol w:w="3402"/>
        <w:gridCol w:w="992"/>
      </w:tblGrid>
      <w:tr w:rsidR="004769E7" w:rsidRPr="00B91CEE" w:rsidTr="00DB3D3E">
        <w:tc>
          <w:tcPr>
            <w:tcW w:w="510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Повр кузова, салона, стекол, фар, молдинги, зеркала, брызговики, диски, колпаки, резина, пороги, выхлопные трубы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Контрольные лампы панели приборов, в т.ч. показания компьютера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c>
          <w:tcPr>
            <w:tcW w:w="510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Комплектация, пробег, бензин, чистота, навигатор, документы, ключи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Наличие лишних вещей в автомобиле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c>
          <w:tcPr>
            <w:tcW w:w="510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Узнать замечания и пожелания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tabs>
                <w:tab w:val="left" w:pos="645"/>
              </w:tabs>
              <w:spacing w:after="0" w:line="240" w:lineRule="auto"/>
              <w:jc w:val="both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Забрать документы и ключи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c>
          <w:tcPr>
            <w:tcW w:w="5103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Работа стеклоомывателя</w:t>
            </w:r>
          </w:p>
        </w:tc>
        <w:tc>
          <w:tcPr>
            <w:tcW w:w="1418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Поднять дворники(зимой)</w:t>
            </w:r>
          </w:p>
        </w:tc>
        <w:tc>
          <w:tcPr>
            <w:tcW w:w="992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4769E7" w:rsidRDefault="004769E7" w:rsidP="003519FE">
      <w:pPr>
        <w:rPr>
          <w:sz w:val="16"/>
          <w:szCs w:val="16"/>
        </w:rPr>
      </w:pPr>
    </w:p>
    <w:p w:rsidR="004769E7" w:rsidRDefault="004769E7" w:rsidP="003519FE">
      <w:pPr>
        <w:rPr>
          <w:sz w:val="16"/>
          <w:szCs w:val="16"/>
        </w:rPr>
      </w:pPr>
    </w:p>
    <w:p w:rsidR="004769E7" w:rsidRDefault="004769E7" w:rsidP="003519FE">
      <w:pPr>
        <w:rPr>
          <w:sz w:val="24"/>
          <w:szCs w:val="24"/>
        </w:rPr>
      </w:pPr>
      <w:r w:rsidRPr="0007685B">
        <w:rPr>
          <w:sz w:val="24"/>
          <w:szCs w:val="24"/>
        </w:rPr>
        <w:t xml:space="preserve">   </w:t>
      </w:r>
      <w:r w:rsidRPr="002C1ED6">
        <w:rPr>
          <w:sz w:val="24"/>
          <w:szCs w:val="24"/>
        </w:rPr>
        <w:t>Тестовая поездка</w:t>
      </w:r>
      <w:r>
        <w:rPr>
          <w:sz w:val="24"/>
          <w:szCs w:val="24"/>
        </w:rPr>
        <w:t>:______________________________________________________________________________</w:t>
      </w:r>
    </w:p>
    <w:p w:rsidR="004769E7" w:rsidRPr="002C1ED6" w:rsidRDefault="004769E7" w:rsidP="003519FE">
      <w:pPr>
        <w:rPr>
          <w:sz w:val="24"/>
          <w:szCs w:val="24"/>
        </w:rPr>
      </w:pPr>
    </w:p>
    <w:p w:rsidR="004769E7" w:rsidRDefault="004769E7" w:rsidP="003519FE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07685B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>
        <w:rPr>
          <w:sz w:val="18"/>
          <w:szCs w:val="18"/>
        </w:rPr>
        <w:t>Основной осмотр: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</w:t>
      </w:r>
      <w:r>
        <w:rPr>
          <w:sz w:val="16"/>
          <w:szCs w:val="16"/>
        </w:rPr>
        <w:tab/>
        <w:t xml:space="preserve">                                                                                                                                            </w:t>
      </w:r>
      <w:r>
        <w:rPr>
          <w:sz w:val="18"/>
          <w:szCs w:val="18"/>
        </w:rPr>
        <w:t>ДАТА, время</w:t>
      </w:r>
      <w:r>
        <w:rPr>
          <w:sz w:val="16"/>
          <w:szCs w:val="16"/>
        </w:rPr>
        <w:t xml:space="preserve"> _________________________</w:t>
      </w:r>
    </w:p>
    <w:tbl>
      <w:tblPr>
        <w:tblW w:w="130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066"/>
        <w:gridCol w:w="1603"/>
        <w:gridCol w:w="2836"/>
        <w:gridCol w:w="1418"/>
        <w:gridCol w:w="6"/>
        <w:gridCol w:w="834"/>
        <w:gridCol w:w="861"/>
        <w:gridCol w:w="1455"/>
      </w:tblGrid>
      <w:tr w:rsidR="004769E7" w:rsidRPr="00B91CEE" w:rsidTr="00DB3D3E">
        <w:trPr>
          <w:gridAfter w:val="1"/>
          <w:wAfter w:w="1455" w:type="dxa"/>
          <w:trHeight w:val="210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Уровень масла в двигателе              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   Контрольные лампы приборной панели ( на машинах с БК             проверка ТО, и режима самодиагностики)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Уровень антифриза                            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Звуковой сигнал - работа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Заправка бачка омывателя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Наличие перчаток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trHeight w:val="301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Работа ручника 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Работа прикуривателя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ind w:left="-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Работает / Не работает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</w:p>
        </w:tc>
        <w:tc>
          <w:tcPr>
            <w:tcW w:w="1455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Есть  </w:t>
            </w:r>
            <w:r w:rsidRPr="00B91CEE">
              <w:rPr>
                <w:sz w:val="16"/>
                <w:szCs w:val="16"/>
                <w:lang w:val="en-US"/>
              </w:rPr>
              <w:t>/</w:t>
            </w:r>
            <w:r w:rsidRPr="00B91CEE">
              <w:rPr>
                <w:sz w:val="16"/>
                <w:szCs w:val="16"/>
              </w:rPr>
              <w:t xml:space="preserve"> Нет</w:t>
            </w: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Проверка осветительных приборов  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97408F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Наличие лишних вещей в автомобиле, проверка ремней безопасности 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239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Проверка равномерности износа шин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Мойка, если грязная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B962BF">
        <w:trPr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Порядок  багажника, бардачка, вытряхнуть пепельницу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Давление в шинах– записать</w:t>
            </w:r>
          </w:p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пер/зад</w:t>
            </w:r>
          </w:p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451"/>
        </w:trPr>
        <w:tc>
          <w:tcPr>
            <w:tcW w:w="4066" w:type="dxa"/>
            <w:tcBorders>
              <w:bottom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Проверка комплектации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Бензин/Пробег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указать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177"/>
        </w:trPr>
        <w:tc>
          <w:tcPr>
            <w:tcW w:w="11624" w:type="dxa"/>
            <w:gridSpan w:val="7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b/>
                <w:sz w:val="18"/>
                <w:szCs w:val="18"/>
              </w:rPr>
            </w:pPr>
          </w:p>
          <w:p w:rsidR="004769E7" w:rsidRPr="00B91CEE" w:rsidRDefault="004769E7" w:rsidP="00DB3D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4769E7" w:rsidRPr="00B91CEE" w:rsidRDefault="004769E7" w:rsidP="00DB3D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b/>
                <w:sz w:val="18"/>
                <w:szCs w:val="18"/>
              </w:rPr>
            </w:pPr>
            <w:r w:rsidRPr="00B91CEE">
              <w:rPr>
                <w:b/>
                <w:sz w:val="18"/>
                <w:szCs w:val="18"/>
              </w:rPr>
              <w:t xml:space="preserve">Повреждения новые: </w:t>
            </w: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 xml:space="preserve">Сверить старые 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Диски/колпаки/резина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Стекла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Пороги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Фары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Брызговики, подкрылки, защита картера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DB3D3E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Молдинги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2"/>
          </w:tcPr>
          <w:p w:rsidR="004769E7" w:rsidRPr="00B91CEE" w:rsidRDefault="004769E7" w:rsidP="00DB3D3E">
            <w:pPr>
              <w:spacing w:after="0" w:line="240" w:lineRule="auto"/>
              <w:ind w:left="-108" w:firstLine="108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Салон</w:t>
            </w:r>
          </w:p>
        </w:tc>
        <w:tc>
          <w:tcPr>
            <w:tcW w:w="1701" w:type="dxa"/>
            <w:gridSpan w:val="3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4769E7" w:rsidRPr="00B91CEE" w:rsidTr="000E6DE2">
        <w:trPr>
          <w:gridAfter w:val="1"/>
          <w:wAfter w:w="1455" w:type="dxa"/>
          <w:trHeight w:val="205"/>
        </w:trPr>
        <w:tc>
          <w:tcPr>
            <w:tcW w:w="4066" w:type="dxa"/>
          </w:tcPr>
          <w:p w:rsidR="004769E7" w:rsidRPr="00B91CEE" w:rsidRDefault="004769E7" w:rsidP="00DB3D3E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Зеркала</w:t>
            </w:r>
          </w:p>
        </w:tc>
        <w:tc>
          <w:tcPr>
            <w:tcW w:w="1603" w:type="dxa"/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26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769E7" w:rsidRPr="00B91CEE" w:rsidRDefault="004769E7" w:rsidP="000E6DE2">
            <w:pPr>
              <w:spacing w:after="0" w:line="240" w:lineRule="auto"/>
              <w:rPr>
                <w:sz w:val="16"/>
                <w:szCs w:val="16"/>
              </w:rPr>
            </w:pPr>
            <w:r w:rsidRPr="00B91CEE">
              <w:rPr>
                <w:sz w:val="16"/>
                <w:szCs w:val="16"/>
              </w:rPr>
              <w:t>Кузов в т.ч. Крыша</w:t>
            </w:r>
          </w:p>
        </w:tc>
        <w:tc>
          <w:tcPr>
            <w:tcW w:w="1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69E7" w:rsidRPr="00B91CEE" w:rsidRDefault="004769E7" w:rsidP="00DB3D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4769E7" w:rsidRDefault="004769E7" w:rsidP="00B962B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Дополнительно:</w:t>
      </w:r>
    </w:p>
    <w:p w:rsidR="004769E7" w:rsidRDefault="004769E7" w:rsidP="003519FE">
      <w:pPr>
        <w:rPr>
          <w:sz w:val="16"/>
          <w:szCs w:val="16"/>
        </w:rPr>
      </w:pPr>
    </w:p>
    <w:p w:rsidR="004769E7" w:rsidRPr="00EB5BD8" w:rsidRDefault="004769E7" w:rsidP="00F46A22">
      <w:pPr>
        <w:ind w:right="-140"/>
        <w:rPr>
          <w:rFonts w:ascii="Arial" w:hAnsi="Arial" w:cs="Arial"/>
          <w:b/>
          <w:sz w:val="28"/>
          <w:szCs w:val="28"/>
        </w:rPr>
      </w:pPr>
    </w:p>
    <w:sectPr w:rsidR="004769E7" w:rsidRPr="00EB5BD8" w:rsidSect="00F46A22">
      <w:pgSz w:w="11906" w:h="16838"/>
      <w:pgMar w:top="284" w:right="14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D60"/>
    <w:rsid w:val="000023D3"/>
    <w:rsid w:val="0003556E"/>
    <w:rsid w:val="00063064"/>
    <w:rsid w:val="000701BE"/>
    <w:rsid w:val="0007094F"/>
    <w:rsid w:val="0007685B"/>
    <w:rsid w:val="000A3156"/>
    <w:rsid w:val="000B29FF"/>
    <w:rsid w:val="000B42FF"/>
    <w:rsid w:val="000B68F6"/>
    <w:rsid w:val="000B7267"/>
    <w:rsid w:val="000D426A"/>
    <w:rsid w:val="000E6DE2"/>
    <w:rsid w:val="00104895"/>
    <w:rsid w:val="00106065"/>
    <w:rsid w:val="00110C10"/>
    <w:rsid w:val="001215C2"/>
    <w:rsid w:val="00123EB1"/>
    <w:rsid w:val="001275A2"/>
    <w:rsid w:val="001317E7"/>
    <w:rsid w:val="00133C0E"/>
    <w:rsid w:val="00134404"/>
    <w:rsid w:val="00134574"/>
    <w:rsid w:val="00171ECE"/>
    <w:rsid w:val="001A7CA8"/>
    <w:rsid w:val="001B2782"/>
    <w:rsid w:val="001C0162"/>
    <w:rsid w:val="001C73EB"/>
    <w:rsid w:val="001D72D5"/>
    <w:rsid w:val="001E6AD3"/>
    <w:rsid w:val="001F6681"/>
    <w:rsid w:val="002201CF"/>
    <w:rsid w:val="00243DF5"/>
    <w:rsid w:val="002500AD"/>
    <w:rsid w:val="00262382"/>
    <w:rsid w:val="00294A40"/>
    <w:rsid w:val="002A3B8D"/>
    <w:rsid w:val="002A3D60"/>
    <w:rsid w:val="002A543C"/>
    <w:rsid w:val="002A773B"/>
    <w:rsid w:val="002C1ED6"/>
    <w:rsid w:val="002C6509"/>
    <w:rsid w:val="002E3BF8"/>
    <w:rsid w:val="002F7FEA"/>
    <w:rsid w:val="00350DD2"/>
    <w:rsid w:val="003519FE"/>
    <w:rsid w:val="0035232A"/>
    <w:rsid w:val="00352683"/>
    <w:rsid w:val="00372A74"/>
    <w:rsid w:val="003847FD"/>
    <w:rsid w:val="0038690C"/>
    <w:rsid w:val="00397F35"/>
    <w:rsid w:val="003B2B30"/>
    <w:rsid w:val="003B606E"/>
    <w:rsid w:val="003C2695"/>
    <w:rsid w:val="003E6B2E"/>
    <w:rsid w:val="003E7891"/>
    <w:rsid w:val="00414B2A"/>
    <w:rsid w:val="004215DE"/>
    <w:rsid w:val="00432E41"/>
    <w:rsid w:val="004356E0"/>
    <w:rsid w:val="00445C76"/>
    <w:rsid w:val="0045535B"/>
    <w:rsid w:val="004769E7"/>
    <w:rsid w:val="00483CDA"/>
    <w:rsid w:val="00487489"/>
    <w:rsid w:val="004A09FA"/>
    <w:rsid w:val="004A4D59"/>
    <w:rsid w:val="004A641D"/>
    <w:rsid w:val="004C2192"/>
    <w:rsid w:val="004F0082"/>
    <w:rsid w:val="00500C93"/>
    <w:rsid w:val="00507107"/>
    <w:rsid w:val="00516A2A"/>
    <w:rsid w:val="00517539"/>
    <w:rsid w:val="005467D2"/>
    <w:rsid w:val="00571F84"/>
    <w:rsid w:val="0059300D"/>
    <w:rsid w:val="005B328D"/>
    <w:rsid w:val="005C66ED"/>
    <w:rsid w:val="005D4956"/>
    <w:rsid w:val="005F6559"/>
    <w:rsid w:val="005F724E"/>
    <w:rsid w:val="0061151F"/>
    <w:rsid w:val="00635E21"/>
    <w:rsid w:val="006417ED"/>
    <w:rsid w:val="00666BE9"/>
    <w:rsid w:val="00676CEE"/>
    <w:rsid w:val="00690773"/>
    <w:rsid w:val="00691709"/>
    <w:rsid w:val="006B7D59"/>
    <w:rsid w:val="006D0B9D"/>
    <w:rsid w:val="006D4CE0"/>
    <w:rsid w:val="006D580A"/>
    <w:rsid w:val="006E5B0B"/>
    <w:rsid w:val="006F62D9"/>
    <w:rsid w:val="007005FF"/>
    <w:rsid w:val="007302F9"/>
    <w:rsid w:val="007555FC"/>
    <w:rsid w:val="00772622"/>
    <w:rsid w:val="00783233"/>
    <w:rsid w:val="0078757A"/>
    <w:rsid w:val="007B0521"/>
    <w:rsid w:val="007B0666"/>
    <w:rsid w:val="007B0C48"/>
    <w:rsid w:val="00801573"/>
    <w:rsid w:val="00806225"/>
    <w:rsid w:val="00812AF3"/>
    <w:rsid w:val="00826B7C"/>
    <w:rsid w:val="00830971"/>
    <w:rsid w:val="00831463"/>
    <w:rsid w:val="008605F6"/>
    <w:rsid w:val="00864CC4"/>
    <w:rsid w:val="008A2755"/>
    <w:rsid w:val="008A3958"/>
    <w:rsid w:val="008B3701"/>
    <w:rsid w:val="008C7C66"/>
    <w:rsid w:val="008D3665"/>
    <w:rsid w:val="00905546"/>
    <w:rsid w:val="00936755"/>
    <w:rsid w:val="009444C1"/>
    <w:rsid w:val="009556C4"/>
    <w:rsid w:val="00972034"/>
    <w:rsid w:val="00972EC4"/>
    <w:rsid w:val="0097408F"/>
    <w:rsid w:val="00981929"/>
    <w:rsid w:val="009B4B24"/>
    <w:rsid w:val="009B55D0"/>
    <w:rsid w:val="009C5997"/>
    <w:rsid w:val="009D0037"/>
    <w:rsid w:val="009D4B4B"/>
    <w:rsid w:val="009E0B5A"/>
    <w:rsid w:val="009F12C8"/>
    <w:rsid w:val="00A16611"/>
    <w:rsid w:val="00A316B8"/>
    <w:rsid w:val="00A56287"/>
    <w:rsid w:val="00A605C6"/>
    <w:rsid w:val="00AA185B"/>
    <w:rsid w:val="00AA3D9B"/>
    <w:rsid w:val="00AA6DF3"/>
    <w:rsid w:val="00AC0ADA"/>
    <w:rsid w:val="00AD2520"/>
    <w:rsid w:val="00AF05F8"/>
    <w:rsid w:val="00AF05FF"/>
    <w:rsid w:val="00AF7D38"/>
    <w:rsid w:val="00B12A06"/>
    <w:rsid w:val="00B273A0"/>
    <w:rsid w:val="00B44369"/>
    <w:rsid w:val="00B53C2A"/>
    <w:rsid w:val="00B91CEE"/>
    <w:rsid w:val="00B962BF"/>
    <w:rsid w:val="00B971C3"/>
    <w:rsid w:val="00BA42EC"/>
    <w:rsid w:val="00BC704F"/>
    <w:rsid w:val="00BF7DC9"/>
    <w:rsid w:val="00C0068B"/>
    <w:rsid w:val="00C01C30"/>
    <w:rsid w:val="00CB0E90"/>
    <w:rsid w:val="00CB52E1"/>
    <w:rsid w:val="00CC31B6"/>
    <w:rsid w:val="00CD10F0"/>
    <w:rsid w:val="00CF71E8"/>
    <w:rsid w:val="00D2279B"/>
    <w:rsid w:val="00D252D8"/>
    <w:rsid w:val="00D40E3D"/>
    <w:rsid w:val="00D47204"/>
    <w:rsid w:val="00D663AD"/>
    <w:rsid w:val="00D756DA"/>
    <w:rsid w:val="00D75EE6"/>
    <w:rsid w:val="00D8368F"/>
    <w:rsid w:val="00D8665B"/>
    <w:rsid w:val="00D92A90"/>
    <w:rsid w:val="00D9602B"/>
    <w:rsid w:val="00DB3CB7"/>
    <w:rsid w:val="00DB3D3E"/>
    <w:rsid w:val="00DC0053"/>
    <w:rsid w:val="00DC7DFF"/>
    <w:rsid w:val="00DE6EDC"/>
    <w:rsid w:val="00E14C7B"/>
    <w:rsid w:val="00E24DE0"/>
    <w:rsid w:val="00E67140"/>
    <w:rsid w:val="00E763F4"/>
    <w:rsid w:val="00EA1A16"/>
    <w:rsid w:val="00EA27AF"/>
    <w:rsid w:val="00EB5BD8"/>
    <w:rsid w:val="00EF2F50"/>
    <w:rsid w:val="00F00421"/>
    <w:rsid w:val="00F016D9"/>
    <w:rsid w:val="00F02839"/>
    <w:rsid w:val="00F36AF5"/>
    <w:rsid w:val="00F4233F"/>
    <w:rsid w:val="00F42D10"/>
    <w:rsid w:val="00F46A22"/>
    <w:rsid w:val="00F53D7D"/>
    <w:rsid w:val="00F736A3"/>
    <w:rsid w:val="00FA48F4"/>
    <w:rsid w:val="00FC00CE"/>
    <w:rsid w:val="00FF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AF5"/>
    <w:pPr>
      <w:spacing w:after="200" w:line="276" w:lineRule="auto"/>
    </w:pPr>
    <w:rPr>
      <w:rFonts w:cs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2839"/>
    <w:rPr>
      <w:rFonts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7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2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871</Words>
  <Characters>4969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  к  договору </dc:title>
  <dc:subject/>
  <dc:creator>Admin</dc:creator>
  <cp:keywords/>
  <dc:description/>
  <cp:lastModifiedBy>Максим</cp:lastModifiedBy>
  <cp:revision>2</cp:revision>
  <cp:lastPrinted>2010-06-03T13:04:00Z</cp:lastPrinted>
  <dcterms:created xsi:type="dcterms:W3CDTF">2017-09-13T11:43:00Z</dcterms:created>
  <dcterms:modified xsi:type="dcterms:W3CDTF">2017-09-13T11:43:00Z</dcterms:modified>
</cp:coreProperties>
</file>