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EC6" w:rsidRPr="00DB08BF" w:rsidRDefault="00250EC6" w:rsidP="00DB08BF">
      <w:pPr>
        <w:rPr>
          <w:lang w:val="en-US"/>
        </w:rPr>
      </w:pPr>
    </w:p>
    <w:sectPr w:rsidR="00250EC6" w:rsidRPr="00DB08BF" w:rsidSect="005D7D3F">
      <w:pgSz w:w="11906" w:h="16838"/>
      <w:pgMar w:top="284" w:right="849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71189"/>
    <w:multiLevelType w:val="multilevel"/>
    <w:tmpl w:val="B2D409E8"/>
    <w:lvl w:ilvl="0">
      <w:start w:val="15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1">
      <w:start w:val="1"/>
      <w:numFmt w:val="decimal"/>
      <w:lvlText w:val="16.%2"/>
      <w:lvlJc w:val="left"/>
      <w:pPr>
        <w:tabs>
          <w:tab w:val="num" w:pos="915"/>
        </w:tabs>
        <w:ind w:left="357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15"/>
        </w:tabs>
        <w:ind w:left="915" w:hanging="91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1EC30CF"/>
    <w:multiLevelType w:val="hybridMultilevel"/>
    <w:tmpl w:val="6C5C9ECE"/>
    <w:lvl w:ilvl="0" w:tplc="04190001">
      <w:start w:val="1"/>
      <w:numFmt w:val="bullet"/>
      <w:lvlText w:val=""/>
      <w:lvlJc w:val="left"/>
      <w:pPr>
        <w:ind w:left="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5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FDC"/>
    <w:rsid w:val="00001B09"/>
    <w:rsid w:val="0000254D"/>
    <w:rsid w:val="00002A96"/>
    <w:rsid w:val="0000665F"/>
    <w:rsid w:val="00011C81"/>
    <w:rsid w:val="00016876"/>
    <w:rsid w:val="0003247C"/>
    <w:rsid w:val="000324E4"/>
    <w:rsid w:val="000356B9"/>
    <w:rsid w:val="000417DE"/>
    <w:rsid w:val="00041EEF"/>
    <w:rsid w:val="0004678C"/>
    <w:rsid w:val="00053CD7"/>
    <w:rsid w:val="00054776"/>
    <w:rsid w:val="00056F2C"/>
    <w:rsid w:val="00060325"/>
    <w:rsid w:val="00062407"/>
    <w:rsid w:val="00067BCC"/>
    <w:rsid w:val="000734E5"/>
    <w:rsid w:val="00073AD8"/>
    <w:rsid w:val="00085497"/>
    <w:rsid w:val="00085EA3"/>
    <w:rsid w:val="00087851"/>
    <w:rsid w:val="0009231A"/>
    <w:rsid w:val="000925AD"/>
    <w:rsid w:val="00096B18"/>
    <w:rsid w:val="000A0837"/>
    <w:rsid w:val="000A0E22"/>
    <w:rsid w:val="000A2DB4"/>
    <w:rsid w:val="000A389A"/>
    <w:rsid w:val="000A5569"/>
    <w:rsid w:val="000B3F6A"/>
    <w:rsid w:val="000B475C"/>
    <w:rsid w:val="000C10A1"/>
    <w:rsid w:val="000C1EF1"/>
    <w:rsid w:val="000C6C2F"/>
    <w:rsid w:val="000C7503"/>
    <w:rsid w:val="000D74F0"/>
    <w:rsid w:val="000E1DCB"/>
    <w:rsid w:val="000E272B"/>
    <w:rsid w:val="000E2CB2"/>
    <w:rsid w:val="000F6D22"/>
    <w:rsid w:val="000F78DA"/>
    <w:rsid w:val="001216CC"/>
    <w:rsid w:val="00136C29"/>
    <w:rsid w:val="00136FEE"/>
    <w:rsid w:val="00156072"/>
    <w:rsid w:val="00164CE8"/>
    <w:rsid w:val="00171EA4"/>
    <w:rsid w:val="00175910"/>
    <w:rsid w:val="00177346"/>
    <w:rsid w:val="00180521"/>
    <w:rsid w:val="00185586"/>
    <w:rsid w:val="001865A5"/>
    <w:rsid w:val="00187EC4"/>
    <w:rsid w:val="00192FDC"/>
    <w:rsid w:val="00194942"/>
    <w:rsid w:val="001A16F7"/>
    <w:rsid w:val="001A37B5"/>
    <w:rsid w:val="001A4A36"/>
    <w:rsid w:val="001A50FF"/>
    <w:rsid w:val="001B2E94"/>
    <w:rsid w:val="001C3829"/>
    <w:rsid w:val="001C453B"/>
    <w:rsid w:val="001D1926"/>
    <w:rsid w:val="001D4B71"/>
    <w:rsid w:val="001D6827"/>
    <w:rsid w:val="001E0908"/>
    <w:rsid w:val="001E12A4"/>
    <w:rsid w:val="001E1ECF"/>
    <w:rsid w:val="001E5096"/>
    <w:rsid w:val="002014E0"/>
    <w:rsid w:val="00202B60"/>
    <w:rsid w:val="00215485"/>
    <w:rsid w:val="0021710B"/>
    <w:rsid w:val="002236FA"/>
    <w:rsid w:val="00227C72"/>
    <w:rsid w:val="00240177"/>
    <w:rsid w:val="00240FB7"/>
    <w:rsid w:val="00242D70"/>
    <w:rsid w:val="002451BE"/>
    <w:rsid w:val="00250EC6"/>
    <w:rsid w:val="00255321"/>
    <w:rsid w:val="00257A8F"/>
    <w:rsid w:val="002634B1"/>
    <w:rsid w:val="002736A5"/>
    <w:rsid w:val="0028155F"/>
    <w:rsid w:val="00281894"/>
    <w:rsid w:val="00283024"/>
    <w:rsid w:val="002857F3"/>
    <w:rsid w:val="002878F3"/>
    <w:rsid w:val="00290189"/>
    <w:rsid w:val="0029720C"/>
    <w:rsid w:val="002A3B8D"/>
    <w:rsid w:val="002B2A0A"/>
    <w:rsid w:val="002B4958"/>
    <w:rsid w:val="002B5DF5"/>
    <w:rsid w:val="002C036C"/>
    <w:rsid w:val="002D018D"/>
    <w:rsid w:val="002D2016"/>
    <w:rsid w:val="002D2879"/>
    <w:rsid w:val="002F0B42"/>
    <w:rsid w:val="002F158F"/>
    <w:rsid w:val="00302629"/>
    <w:rsid w:val="00305834"/>
    <w:rsid w:val="00310895"/>
    <w:rsid w:val="003140D0"/>
    <w:rsid w:val="00320D0E"/>
    <w:rsid w:val="00325F32"/>
    <w:rsid w:val="0033044E"/>
    <w:rsid w:val="00331BEF"/>
    <w:rsid w:val="00336673"/>
    <w:rsid w:val="00344C55"/>
    <w:rsid w:val="003458EA"/>
    <w:rsid w:val="00356CFC"/>
    <w:rsid w:val="0036590A"/>
    <w:rsid w:val="00371509"/>
    <w:rsid w:val="003745F2"/>
    <w:rsid w:val="003777DF"/>
    <w:rsid w:val="00383645"/>
    <w:rsid w:val="0039091D"/>
    <w:rsid w:val="00396166"/>
    <w:rsid w:val="003A18B6"/>
    <w:rsid w:val="003A5499"/>
    <w:rsid w:val="003A6FA2"/>
    <w:rsid w:val="003B2C72"/>
    <w:rsid w:val="003B3235"/>
    <w:rsid w:val="003B6A3D"/>
    <w:rsid w:val="003C4441"/>
    <w:rsid w:val="003D1527"/>
    <w:rsid w:val="003D776A"/>
    <w:rsid w:val="003E1E17"/>
    <w:rsid w:val="003E7004"/>
    <w:rsid w:val="003F5801"/>
    <w:rsid w:val="00404A31"/>
    <w:rsid w:val="00404E46"/>
    <w:rsid w:val="004062DB"/>
    <w:rsid w:val="00410404"/>
    <w:rsid w:val="00413018"/>
    <w:rsid w:val="00417F49"/>
    <w:rsid w:val="00426B2C"/>
    <w:rsid w:val="00426DF5"/>
    <w:rsid w:val="00437FC9"/>
    <w:rsid w:val="00442989"/>
    <w:rsid w:val="0044298D"/>
    <w:rsid w:val="00447A1D"/>
    <w:rsid w:val="00450E79"/>
    <w:rsid w:val="00451424"/>
    <w:rsid w:val="00460751"/>
    <w:rsid w:val="00463352"/>
    <w:rsid w:val="00465B67"/>
    <w:rsid w:val="00466C8B"/>
    <w:rsid w:val="004747B6"/>
    <w:rsid w:val="00490C5C"/>
    <w:rsid w:val="00496FBB"/>
    <w:rsid w:val="004A09E9"/>
    <w:rsid w:val="004A14A2"/>
    <w:rsid w:val="004A2323"/>
    <w:rsid w:val="004A7B2F"/>
    <w:rsid w:val="004B3BCF"/>
    <w:rsid w:val="004B416E"/>
    <w:rsid w:val="004C7B0D"/>
    <w:rsid w:val="004D1EBE"/>
    <w:rsid w:val="004D39E5"/>
    <w:rsid w:val="004D447F"/>
    <w:rsid w:val="004E42A1"/>
    <w:rsid w:val="004E4315"/>
    <w:rsid w:val="005023F9"/>
    <w:rsid w:val="00503255"/>
    <w:rsid w:val="00520089"/>
    <w:rsid w:val="005216AA"/>
    <w:rsid w:val="00522A50"/>
    <w:rsid w:val="00522FAB"/>
    <w:rsid w:val="00526350"/>
    <w:rsid w:val="00530761"/>
    <w:rsid w:val="00534E94"/>
    <w:rsid w:val="0053739D"/>
    <w:rsid w:val="005414F9"/>
    <w:rsid w:val="005501D2"/>
    <w:rsid w:val="00563AFB"/>
    <w:rsid w:val="00571074"/>
    <w:rsid w:val="005738A1"/>
    <w:rsid w:val="00576C1D"/>
    <w:rsid w:val="005839BB"/>
    <w:rsid w:val="00586A25"/>
    <w:rsid w:val="00592244"/>
    <w:rsid w:val="00592ADF"/>
    <w:rsid w:val="005A072C"/>
    <w:rsid w:val="005A261D"/>
    <w:rsid w:val="005A34BB"/>
    <w:rsid w:val="005A484E"/>
    <w:rsid w:val="005A789E"/>
    <w:rsid w:val="005B09DD"/>
    <w:rsid w:val="005C11A2"/>
    <w:rsid w:val="005D130E"/>
    <w:rsid w:val="005D43E3"/>
    <w:rsid w:val="005D5D98"/>
    <w:rsid w:val="005D7D3F"/>
    <w:rsid w:val="005E00D3"/>
    <w:rsid w:val="005E246A"/>
    <w:rsid w:val="005E30B3"/>
    <w:rsid w:val="005E3D6B"/>
    <w:rsid w:val="005E52CE"/>
    <w:rsid w:val="005F4CEF"/>
    <w:rsid w:val="00605DF0"/>
    <w:rsid w:val="006062CC"/>
    <w:rsid w:val="00613D92"/>
    <w:rsid w:val="006163C8"/>
    <w:rsid w:val="00631F00"/>
    <w:rsid w:val="0063719C"/>
    <w:rsid w:val="00637B7A"/>
    <w:rsid w:val="00645B5E"/>
    <w:rsid w:val="00653079"/>
    <w:rsid w:val="0066041E"/>
    <w:rsid w:val="006614BA"/>
    <w:rsid w:val="00663892"/>
    <w:rsid w:val="006657C5"/>
    <w:rsid w:val="00666748"/>
    <w:rsid w:val="00681285"/>
    <w:rsid w:val="00683689"/>
    <w:rsid w:val="0069670C"/>
    <w:rsid w:val="00697E94"/>
    <w:rsid w:val="006A2423"/>
    <w:rsid w:val="006A243E"/>
    <w:rsid w:val="006A5F61"/>
    <w:rsid w:val="006B0737"/>
    <w:rsid w:val="006B79AE"/>
    <w:rsid w:val="006C52F9"/>
    <w:rsid w:val="006C5F2E"/>
    <w:rsid w:val="006D10BC"/>
    <w:rsid w:val="006D71D5"/>
    <w:rsid w:val="006E426D"/>
    <w:rsid w:val="006E6890"/>
    <w:rsid w:val="006E7782"/>
    <w:rsid w:val="006F4D9F"/>
    <w:rsid w:val="00700EDA"/>
    <w:rsid w:val="00701E4B"/>
    <w:rsid w:val="00706251"/>
    <w:rsid w:val="00707249"/>
    <w:rsid w:val="00713499"/>
    <w:rsid w:val="00713731"/>
    <w:rsid w:val="0071597F"/>
    <w:rsid w:val="007174CB"/>
    <w:rsid w:val="00724DFA"/>
    <w:rsid w:val="00731269"/>
    <w:rsid w:val="00733BF2"/>
    <w:rsid w:val="007344D6"/>
    <w:rsid w:val="00734778"/>
    <w:rsid w:val="007370BA"/>
    <w:rsid w:val="007379DF"/>
    <w:rsid w:val="00737C18"/>
    <w:rsid w:val="00741351"/>
    <w:rsid w:val="00746CE2"/>
    <w:rsid w:val="00764025"/>
    <w:rsid w:val="00765265"/>
    <w:rsid w:val="00772F37"/>
    <w:rsid w:val="0077320D"/>
    <w:rsid w:val="00777B44"/>
    <w:rsid w:val="007828E6"/>
    <w:rsid w:val="007879AF"/>
    <w:rsid w:val="00792F35"/>
    <w:rsid w:val="00794A6A"/>
    <w:rsid w:val="007A4890"/>
    <w:rsid w:val="007A6112"/>
    <w:rsid w:val="007B01C2"/>
    <w:rsid w:val="007B0882"/>
    <w:rsid w:val="007C006F"/>
    <w:rsid w:val="007D5D5C"/>
    <w:rsid w:val="007E4ABE"/>
    <w:rsid w:val="007F07AA"/>
    <w:rsid w:val="007F0D3A"/>
    <w:rsid w:val="007F3B09"/>
    <w:rsid w:val="00802764"/>
    <w:rsid w:val="00812717"/>
    <w:rsid w:val="00816205"/>
    <w:rsid w:val="008162B0"/>
    <w:rsid w:val="00830747"/>
    <w:rsid w:val="00831C92"/>
    <w:rsid w:val="00833A6B"/>
    <w:rsid w:val="008424A0"/>
    <w:rsid w:val="00850F35"/>
    <w:rsid w:val="0086530F"/>
    <w:rsid w:val="00875150"/>
    <w:rsid w:val="00880955"/>
    <w:rsid w:val="00887F4E"/>
    <w:rsid w:val="00891FA6"/>
    <w:rsid w:val="00893965"/>
    <w:rsid w:val="00894681"/>
    <w:rsid w:val="00896F23"/>
    <w:rsid w:val="008A1BB6"/>
    <w:rsid w:val="008A57C0"/>
    <w:rsid w:val="008B4233"/>
    <w:rsid w:val="008C5622"/>
    <w:rsid w:val="008D639C"/>
    <w:rsid w:val="008D7EC0"/>
    <w:rsid w:val="008E06DE"/>
    <w:rsid w:val="008F23BE"/>
    <w:rsid w:val="008F4810"/>
    <w:rsid w:val="008F4A64"/>
    <w:rsid w:val="008F57D7"/>
    <w:rsid w:val="008F690F"/>
    <w:rsid w:val="00905546"/>
    <w:rsid w:val="00905D60"/>
    <w:rsid w:val="00911B7E"/>
    <w:rsid w:val="00911D64"/>
    <w:rsid w:val="00914FC8"/>
    <w:rsid w:val="00923A4E"/>
    <w:rsid w:val="00926B4C"/>
    <w:rsid w:val="00930D56"/>
    <w:rsid w:val="009368DB"/>
    <w:rsid w:val="00940877"/>
    <w:rsid w:val="00953F64"/>
    <w:rsid w:val="00974A87"/>
    <w:rsid w:val="00977CE0"/>
    <w:rsid w:val="0099198F"/>
    <w:rsid w:val="00995B29"/>
    <w:rsid w:val="009A4295"/>
    <w:rsid w:val="009A52D9"/>
    <w:rsid w:val="009B0ED3"/>
    <w:rsid w:val="009B6326"/>
    <w:rsid w:val="009C7187"/>
    <w:rsid w:val="009D2CB0"/>
    <w:rsid w:val="009D45AF"/>
    <w:rsid w:val="009D541E"/>
    <w:rsid w:val="009E5771"/>
    <w:rsid w:val="009E5998"/>
    <w:rsid w:val="009F5389"/>
    <w:rsid w:val="00A03578"/>
    <w:rsid w:val="00A0589C"/>
    <w:rsid w:val="00A10B3A"/>
    <w:rsid w:val="00A153BB"/>
    <w:rsid w:val="00A16EA5"/>
    <w:rsid w:val="00A2295B"/>
    <w:rsid w:val="00A305E8"/>
    <w:rsid w:val="00A32B32"/>
    <w:rsid w:val="00A34208"/>
    <w:rsid w:val="00A34CE1"/>
    <w:rsid w:val="00A41E7B"/>
    <w:rsid w:val="00A42FF5"/>
    <w:rsid w:val="00A50CB8"/>
    <w:rsid w:val="00A573FF"/>
    <w:rsid w:val="00A57613"/>
    <w:rsid w:val="00A631BF"/>
    <w:rsid w:val="00A63235"/>
    <w:rsid w:val="00A64626"/>
    <w:rsid w:val="00A674DE"/>
    <w:rsid w:val="00A73401"/>
    <w:rsid w:val="00A76FF0"/>
    <w:rsid w:val="00A95E78"/>
    <w:rsid w:val="00AA20E4"/>
    <w:rsid w:val="00AA2DBB"/>
    <w:rsid w:val="00AB1AD4"/>
    <w:rsid w:val="00AB1C43"/>
    <w:rsid w:val="00AB52F9"/>
    <w:rsid w:val="00AB61CF"/>
    <w:rsid w:val="00AB6F4B"/>
    <w:rsid w:val="00AC6AF6"/>
    <w:rsid w:val="00AC7E29"/>
    <w:rsid w:val="00AD32F0"/>
    <w:rsid w:val="00AE2EE8"/>
    <w:rsid w:val="00AE7707"/>
    <w:rsid w:val="00B017EE"/>
    <w:rsid w:val="00B10BBF"/>
    <w:rsid w:val="00B13011"/>
    <w:rsid w:val="00B1348C"/>
    <w:rsid w:val="00B23A7E"/>
    <w:rsid w:val="00B42BB5"/>
    <w:rsid w:val="00B467B7"/>
    <w:rsid w:val="00B515CD"/>
    <w:rsid w:val="00B528BE"/>
    <w:rsid w:val="00B55C57"/>
    <w:rsid w:val="00B603CA"/>
    <w:rsid w:val="00B64573"/>
    <w:rsid w:val="00B66F62"/>
    <w:rsid w:val="00B740BB"/>
    <w:rsid w:val="00B7446E"/>
    <w:rsid w:val="00B76BB9"/>
    <w:rsid w:val="00B776B9"/>
    <w:rsid w:val="00B814CD"/>
    <w:rsid w:val="00B876B6"/>
    <w:rsid w:val="00B92FE0"/>
    <w:rsid w:val="00B94713"/>
    <w:rsid w:val="00B953F1"/>
    <w:rsid w:val="00B97D9D"/>
    <w:rsid w:val="00BB00E8"/>
    <w:rsid w:val="00BB14AD"/>
    <w:rsid w:val="00BB423E"/>
    <w:rsid w:val="00BB7579"/>
    <w:rsid w:val="00BD501A"/>
    <w:rsid w:val="00BE212A"/>
    <w:rsid w:val="00BE3C73"/>
    <w:rsid w:val="00BE3F8E"/>
    <w:rsid w:val="00BE4F94"/>
    <w:rsid w:val="00BF1B93"/>
    <w:rsid w:val="00BF5F02"/>
    <w:rsid w:val="00C038F8"/>
    <w:rsid w:val="00C10616"/>
    <w:rsid w:val="00C10D82"/>
    <w:rsid w:val="00C33712"/>
    <w:rsid w:val="00C345E0"/>
    <w:rsid w:val="00C37DD7"/>
    <w:rsid w:val="00C42D78"/>
    <w:rsid w:val="00C44A34"/>
    <w:rsid w:val="00C4700E"/>
    <w:rsid w:val="00C5254A"/>
    <w:rsid w:val="00C52EDB"/>
    <w:rsid w:val="00C55C96"/>
    <w:rsid w:val="00C71C46"/>
    <w:rsid w:val="00C71E11"/>
    <w:rsid w:val="00C76040"/>
    <w:rsid w:val="00C82C3E"/>
    <w:rsid w:val="00C83387"/>
    <w:rsid w:val="00C86ED9"/>
    <w:rsid w:val="00C93809"/>
    <w:rsid w:val="00CA2067"/>
    <w:rsid w:val="00CA68DC"/>
    <w:rsid w:val="00CA7A7A"/>
    <w:rsid w:val="00CC391B"/>
    <w:rsid w:val="00CD155D"/>
    <w:rsid w:val="00CD7156"/>
    <w:rsid w:val="00CD74A7"/>
    <w:rsid w:val="00CE5CE8"/>
    <w:rsid w:val="00CE6A69"/>
    <w:rsid w:val="00CF0FDD"/>
    <w:rsid w:val="00CF378A"/>
    <w:rsid w:val="00CF5C67"/>
    <w:rsid w:val="00CF70AE"/>
    <w:rsid w:val="00D00059"/>
    <w:rsid w:val="00D03D96"/>
    <w:rsid w:val="00D04FE1"/>
    <w:rsid w:val="00D07CE0"/>
    <w:rsid w:val="00D133A7"/>
    <w:rsid w:val="00D222F6"/>
    <w:rsid w:val="00D23BC5"/>
    <w:rsid w:val="00D27C41"/>
    <w:rsid w:val="00D3117B"/>
    <w:rsid w:val="00D35F02"/>
    <w:rsid w:val="00D3693F"/>
    <w:rsid w:val="00D379B5"/>
    <w:rsid w:val="00D42513"/>
    <w:rsid w:val="00D54C5F"/>
    <w:rsid w:val="00D6302E"/>
    <w:rsid w:val="00D6551B"/>
    <w:rsid w:val="00D6700C"/>
    <w:rsid w:val="00D67DE0"/>
    <w:rsid w:val="00D7236E"/>
    <w:rsid w:val="00D7463D"/>
    <w:rsid w:val="00D7554E"/>
    <w:rsid w:val="00D80B25"/>
    <w:rsid w:val="00D855D7"/>
    <w:rsid w:val="00D91CD6"/>
    <w:rsid w:val="00DA448D"/>
    <w:rsid w:val="00DA4CD9"/>
    <w:rsid w:val="00DB08BF"/>
    <w:rsid w:val="00DD5D01"/>
    <w:rsid w:val="00DE26F0"/>
    <w:rsid w:val="00DF3FB5"/>
    <w:rsid w:val="00E0049F"/>
    <w:rsid w:val="00E029AE"/>
    <w:rsid w:val="00E04326"/>
    <w:rsid w:val="00E10D89"/>
    <w:rsid w:val="00E11A6B"/>
    <w:rsid w:val="00E15880"/>
    <w:rsid w:val="00E22F87"/>
    <w:rsid w:val="00E230E1"/>
    <w:rsid w:val="00E24C8F"/>
    <w:rsid w:val="00E254C1"/>
    <w:rsid w:val="00E3558C"/>
    <w:rsid w:val="00E5054B"/>
    <w:rsid w:val="00E5098C"/>
    <w:rsid w:val="00E616C5"/>
    <w:rsid w:val="00E769D2"/>
    <w:rsid w:val="00E814CE"/>
    <w:rsid w:val="00E87E44"/>
    <w:rsid w:val="00E92123"/>
    <w:rsid w:val="00E9254C"/>
    <w:rsid w:val="00E97374"/>
    <w:rsid w:val="00EA0712"/>
    <w:rsid w:val="00EA4171"/>
    <w:rsid w:val="00EA4645"/>
    <w:rsid w:val="00EB0D37"/>
    <w:rsid w:val="00EB50C0"/>
    <w:rsid w:val="00EC7505"/>
    <w:rsid w:val="00ED2FBC"/>
    <w:rsid w:val="00ED4022"/>
    <w:rsid w:val="00ED6E07"/>
    <w:rsid w:val="00ED7290"/>
    <w:rsid w:val="00EE38BA"/>
    <w:rsid w:val="00EE4040"/>
    <w:rsid w:val="00EE491C"/>
    <w:rsid w:val="00EE7B18"/>
    <w:rsid w:val="00EF0280"/>
    <w:rsid w:val="00EF5644"/>
    <w:rsid w:val="00F06D1D"/>
    <w:rsid w:val="00F14282"/>
    <w:rsid w:val="00F32D20"/>
    <w:rsid w:val="00F40129"/>
    <w:rsid w:val="00F40442"/>
    <w:rsid w:val="00F415ED"/>
    <w:rsid w:val="00F46A22"/>
    <w:rsid w:val="00F46EAD"/>
    <w:rsid w:val="00F561DB"/>
    <w:rsid w:val="00F63112"/>
    <w:rsid w:val="00F6487F"/>
    <w:rsid w:val="00F64E77"/>
    <w:rsid w:val="00F70D28"/>
    <w:rsid w:val="00F8420B"/>
    <w:rsid w:val="00F91C81"/>
    <w:rsid w:val="00FB1157"/>
    <w:rsid w:val="00FB27FE"/>
    <w:rsid w:val="00FB3E28"/>
    <w:rsid w:val="00FC5B24"/>
    <w:rsid w:val="00FC5EC6"/>
    <w:rsid w:val="00FD4CCC"/>
    <w:rsid w:val="00FD5108"/>
    <w:rsid w:val="00FE2A6F"/>
    <w:rsid w:val="00FE4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A69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Основной текст Знак,Основной текст Знак1,Основной текст Знак Знак"/>
    <w:basedOn w:val="Normal"/>
    <w:link w:val="BodyTextChar"/>
    <w:uiPriority w:val="99"/>
    <w:rsid w:val="00CE6A69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4"/>
      <w:szCs w:val="14"/>
    </w:rPr>
  </w:style>
  <w:style w:type="character" w:customStyle="1" w:styleId="BodyTextChar">
    <w:name w:val="Body Text Char"/>
    <w:aliases w:val="Основной текст Знак Char,Основной текст Знак1 Char,Основной текст Знак Знак Char"/>
    <w:basedOn w:val="DefaultParagraphFont"/>
    <w:link w:val="BodyText"/>
    <w:uiPriority w:val="99"/>
    <w:locked/>
    <w:rsid w:val="00D6700C"/>
    <w:rPr>
      <w:rFonts w:ascii="Arial" w:hAnsi="Arial" w:cs="Arial"/>
      <w:sz w:val="14"/>
      <w:szCs w:val="1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707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707249"/>
    <w:rPr>
      <w:rFonts w:ascii="Arial Unicode MS" w:eastAsia="Times New Roman" w:cs="Arial Unicode MS"/>
      <w:lang w:val="ru-RU" w:eastAsia="ru-RU"/>
    </w:rPr>
  </w:style>
  <w:style w:type="paragraph" w:styleId="BodyText2">
    <w:name w:val="Body Text 2"/>
    <w:basedOn w:val="Normal"/>
    <w:link w:val="BodyText2Char"/>
    <w:uiPriority w:val="99"/>
    <w:rsid w:val="00CE6A69"/>
    <w:pPr>
      <w:widowControl w:val="0"/>
      <w:autoSpaceDE w:val="0"/>
      <w:autoSpaceDN w:val="0"/>
      <w:adjustRightInd w:val="0"/>
    </w:pPr>
    <w:rPr>
      <w:rFonts w:ascii="Arial" w:hAnsi="Arial" w:cs="Arial"/>
      <w:sz w:val="14"/>
      <w:szCs w:val="1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E6A6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D682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6A69"/>
    <w:rPr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9B0ED3"/>
  </w:style>
  <w:style w:type="table" w:styleId="TableGrid">
    <w:name w:val="Table Grid"/>
    <w:basedOn w:val="TableNormal"/>
    <w:uiPriority w:val="99"/>
    <w:rsid w:val="005D43E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A448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64C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64CE8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64CE8"/>
    <w:pPr>
      <w:spacing w:before="100" w:beforeAutospacing="1" w:after="100" w:afterAutospacing="1"/>
    </w:pPr>
  </w:style>
  <w:style w:type="paragraph" w:customStyle="1" w:styleId="1">
    <w:name w:val="Обычный1"/>
    <w:uiPriority w:val="99"/>
    <w:rsid w:val="00164CE8"/>
    <w:rPr>
      <w:sz w:val="20"/>
      <w:szCs w:val="20"/>
    </w:rPr>
  </w:style>
  <w:style w:type="character" w:customStyle="1" w:styleId="apple-converted-space">
    <w:name w:val="apple-converted-space"/>
    <w:uiPriority w:val="99"/>
    <w:rsid w:val="00C76040"/>
  </w:style>
  <w:style w:type="paragraph" w:customStyle="1" w:styleId="ConsPlusNonformat">
    <w:name w:val="ConsPlusNonformat"/>
    <w:uiPriority w:val="99"/>
    <w:rsid w:val="002014E0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1"/>
    <w:uiPriority w:val="99"/>
    <w:rsid w:val="005D7D3F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140D0"/>
    <w:rPr>
      <w:sz w:val="24"/>
      <w:szCs w:val="24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5D7D3F"/>
    <w:rPr>
      <w:rFonts w:ascii="Calibri" w:hAnsi="Calibri" w:cs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54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1506</TotalTime>
  <Pages>1</Pages>
  <Words>0</Words>
  <Characters>0</Characters>
  <Application>Microsoft Office Outlook</Application>
  <DocSecurity>0</DocSecurity>
  <Lines>0</Lines>
  <Paragraphs>0</Paragraphs>
  <ScaleCrop>false</ScaleCrop>
  <Company>RADIOTECHTRADE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транспортного средства №</dc:title>
  <dc:subject/>
  <dc:creator>Ruslan</dc:creator>
  <cp:keywords/>
  <dc:description/>
  <cp:lastModifiedBy>HP Inc.</cp:lastModifiedBy>
  <cp:revision>64</cp:revision>
  <cp:lastPrinted>2017-03-08T19:05:00Z</cp:lastPrinted>
  <dcterms:created xsi:type="dcterms:W3CDTF">2017-09-07T10:28:00Z</dcterms:created>
  <dcterms:modified xsi:type="dcterms:W3CDTF">2019-11-03T17:32:00Z</dcterms:modified>
</cp:coreProperties>
</file>