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07E" w:rsidRDefault="00AC407E">
      <w:pPr>
        <w:rPr>
          <w:lang w:val="en-US"/>
        </w:rPr>
      </w:pPr>
      <w:r>
        <w:rPr>
          <w:lang w:val="en-US"/>
        </w:rPr>
        <w:t>%name%</w:t>
      </w:r>
    </w:p>
    <w:p w:rsidR="00AC407E" w:rsidRDefault="00AC407E">
      <w:pPr>
        <w:rPr>
          <w:lang w:val="en-US"/>
        </w:rPr>
      </w:pPr>
    </w:p>
    <w:p w:rsidR="00AC407E" w:rsidRPr="009D2367" w:rsidRDefault="00AC407E">
      <w:pPr>
        <w:rPr>
          <w:lang w:val="en-US"/>
        </w:rPr>
      </w:pPr>
      <w:r>
        <w:rPr>
          <w:lang w:val="en-US"/>
        </w:rPr>
        <w:t>%title%</w:t>
      </w:r>
    </w:p>
    <w:sectPr w:rsidR="00AC407E" w:rsidRPr="009D2367" w:rsidSect="00AC4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367"/>
    <w:rsid w:val="003901FA"/>
    <w:rsid w:val="009D2367"/>
    <w:rsid w:val="00AC4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</Words>
  <Characters>14</Characters>
  <Application>Microsoft Office Outlook</Application>
  <DocSecurity>0</DocSecurity>
  <Lines>0</Lines>
  <Paragraphs>0</Paragraphs>
  <ScaleCrop>false</ScaleCrop>
  <Company>ИТ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%name%</dc:title>
  <dc:subject/>
  <dc:creator>ИТ</dc:creator>
  <cp:keywords/>
  <dc:description/>
  <cp:lastModifiedBy>Максим</cp:lastModifiedBy>
  <cp:revision>2</cp:revision>
  <dcterms:created xsi:type="dcterms:W3CDTF">2014-03-28T14:32:00Z</dcterms:created>
  <dcterms:modified xsi:type="dcterms:W3CDTF">2014-03-28T14:32:00Z</dcterms:modified>
</cp:coreProperties>
</file>