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93" w:rsidRDefault="00235493">
      <w:r>
        <w:t>Продление договора займа под ПТС</w:t>
      </w:r>
    </w:p>
    <w:sectPr w:rsidR="00235493" w:rsidSect="00CD7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66E"/>
    <w:rsid w:val="002118D9"/>
    <w:rsid w:val="00235493"/>
    <w:rsid w:val="00474C0C"/>
    <w:rsid w:val="00706E9A"/>
    <w:rsid w:val="00715305"/>
    <w:rsid w:val="00A84B99"/>
    <w:rsid w:val="00A9114C"/>
    <w:rsid w:val="00B66306"/>
    <w:rsid w:val="00CC566E"/>
    <w:rsid w:val="00CD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8D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</Words>
  <Characters>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займа под ПТС</dc:title>
  <dc:subject/>
  <dc:creator>Максим</dc:creator>
  <cp:keywords/>
  <dc:description/>
  <cp:lastModifiedBy>Максим</cp:lastModifiedBy>
  <cp:revision>3</cp:revision>
  <dcterms:created xsi:type="dcterms:W3CDTF">2016-06-17T18:40:00Z</dcterms:created>
  <dcterms:modified xsi:type="dcterms:W3CDTF">2016-06-17T18:40:00Z</dcterms:modified>
</cp:coreProperties>
</file>